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glossary/stylesWithEffects.xml" ContentType="application/vnd.ms-word.stylesWithEffects+xml"/>
  <Override PartName="/docProps/core.xml" ContentType="application/vnd.openxmlformats-package.core-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52"/>
        <w:gridCol w:w="3827"/>
        <w:gridCol w:w="2127"/>
      </w:tblGrid>
      <w:tr w:rsidR="00A02538" w:rsidRPr="00A02538" w:rsidTr="00974703">
        <w:trPr>
          <w:trHeight w:val="578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29EC" w:rsidRPr="00A02538" w:rsidRDefault="00CE29EC" w:rsidP="00974703">
            <w:pPr>
              <w:rPr>
                <w:rFonts w:cs="Arial"/>
                <w:b/>
                <w:color w:val="002C5F"/>
                <w:sz w:val="32"/>
              </w:rPr>
            </w:pPr>
            <w:r w:rsidRPr="00A02538">
              <w:rPr>
                <w:rFonts w:cs="Arial"/>
                <w:b/>
                <w:color w:val="002C5F"/>
                <w:sz w:val="32"/>
              </w:rPr>
              <w:t>Betriebl</w:t>
            </w:r>
            <w:r w:rsidR="00974703" w:rsidRPr="00A02538">
              <w:rPr>
                <w:rFonts w:cs="Arial"/>
                <w:b/>
                <w:color w:val="002C5F"/>
                <w:sz w:val="32"/>
              </w:rPr>
              <w:t xml:space="preserve">iche Auskunft zum Arbeitsschutz                         </w:t>
            </w:r>
            <w:r w:rsidRPr="00A02538">
              <w:rPr>
                <w:rFonts w:cs="Arial"/>
                <w:b/>
                <w:color w:val="002C5F"/>
                <w:sz w:val="32"/>
              </w:rPr>
              <w:t xml:space="preserve">Teil C </w:t>
            </w:r>
          </w:p>
        </w:tc>
      </w:tr>
      <w:tr w:rsidR="00CE29EC" w:rsidRPr="00974703" w:rsidTr="00974703">
        <w:trPr>
          <w:trHeight w:val="374"/>
        </w:trPr>
        <w:tc>
          <w:tcPr>
            <w:tcW w:w="960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74703" w:rsidRDefault="00CE29EC" w:rsidP="00D2721B">
            <w:pPr>
              <w:tabs>
                <w:tab w:val="left" w:pos="8283"/>
              </w:tabs>
              <w:rPr>
                <w:rFonts w:cs="Arial"/>
                <w:color w:val="FF0000"/>
                <w:sz w:val="20"/>
                <w:szCs w:val="20"/>
              </w:rPr>
            </w:pPr>
            <w:r w:rsidRPr="00974703">
              <w:rPr>
                <w:rFonts w:cs="Arial"/>
                <w:color w:val="FF0000"/>
                <w:sz w:val="20"/>
                <w:szCs w:val="20"/>
              </w:rPr>
              <w:t>Teil C der betrieblichen Auskunft muss vor Arbeitsbeginn auf der Baustelle an den SiGe-Koordinator übermittelt werden.</w:t>
            </w:r>
          </w:p>
          <w:p w:rsidR="00CE29EC" w:rsidRPr="00974703" w:rsidRDefault="00D2721B" w:rsidP="00D2721B">
            <w:pPr>
              <w:tabs>
                <w:tab w:val="left" w:pos="8283"/>
              </w:tabs>
              <w:rPr>
                <w:rFonts w:cs="Arial"/>
                <w:sz w:val="20"/>
                <w:szCs w:val="20"/>
              </w:rPr>
            </w:pPr>
            <w:r w:rsidRPr="00974703">
              <w:rPr>
                <w:rFonts w:cs="Arial"/>
                <w:color w:val="FF0000"/>
                <w:sz w:val="20"/>
                <w:szCs w:val="20"/>
              </w:rPr>
              <w:tab/>
            </w:r>
          </w:p>
        </w:tc>
      </w:tr>
      <w:tr w:rsidR="003D34E9" w:rsidRPr="00974703" w:rsidTr="00974703">
        <w:trPr>
          <w:trHeight w:val="454"/>
        </w:trPr>
        <w:tc>
          <w:tcPr>
            <w:tcW w:w="9606" w:type="dxa"/>
            <w:gridSpan w:val="3"/>
            <w:shd w:val="clear" w:color="auto" w:fill="D9D9D9" w:themeFill="background1" w:themeFillShade="D9"/>
            <w:vAlign w:val="center"/>
          </w:tcPr>
          <w:p w:rsidR="003D34E9" w:rsidRPr="00974703" w:rsidRDefault="003D34E9" w:rsidP="00974703">
            <w:pPr>
              <w:rPr>
                <w:rFonts w:cs="Arial"/>
                <w:b/>
                <w:sz w:val="28"/>
              </w:rPr>
            </w:pPr>
            <w:r w:rsidRPr="00974703">
              <w:rPr>
                <w:rFonts w:cs="Arial"/>
                <w:b/>
                <w:sz w:val="28"/>
              </w:rPr>
              <w:t>Befähigungsnachweise</w:t>
            </w:r>
          </w:p>
        </w:tc>
      </w:tr>
      <w:tr w:rsidR="00CE29EC" w:rsidRPr="00974703" w:rsidTr="00974703">
        <w:trPr>
          <w:trHeight w:val="804"/>
        </w:trPr>
        <w:tc>
          <w:tcPr>
            <w:tcW w:w="9606" w:type="dxa"/>
            <w:gridSpan w:val="3"/>
            <w:vAlign w:val="center"/>
          </w:tcPr>
          <w:p w:rsidR="00057828" w:rsidRDefault="00057828" w:rsidP="00974703">
            <w:pPr>
              <w:rPr>
                <w:rFonts w:cs="Arial"/>
                <w:sz w:val="20"/>
                <w:szCs w:val="20"/>
              </w:rPr>
            </w:pPr>
          </w:p>
          <w:p w:rsidR="00CE29EC" w:rsidRDefault="00CE29EC" w:rsidP="00974703">
            <w:pPr>
              <w:rPr>
                <w:rFonts w:cs="Arial"/>
                <w:sz w:val="20"/>
                <w:szCs w:val="20"/>
              </w:rPr>
            </w:pPr>
            <w:r w:rsidRPr="00974703">
              <w:rPr>
                <w:rFonts w:cs="Arial"/>
                <w:sz w:val="20"/>
                <w:szCs w:val="20"/>
              </w:rPr>
              <w:t xml:space="preserve">Für die Verwendung von Arbeitsmittel mit besonderem Gefahrenpotenzial sind nur dafür ausgebildete und unterwiesene Personen zugelassen (BetrSichV § 12). Zu diesem Formular sind die entsprechenden Nachweise der Unterweisung, evtl. schriftliche Beauftragung und Fahrerlaubnis vorzulegen. </w:t>
            </w:r>
          </w:p>
          <w:p w:rsidR="00057828" w:rsidRPr="00974703" w:rsidRDefault="00057828" w:rsidP="00974703">
            <w:pPr>
              <w:rPr>
                <w:rFonts w:cs="Arial"/>
                <w:sz w:val="20"/>
                <w:szCs w:val="20"/>
              </w:rPr>
            </w:pPr>
          </w:p>
        </w:tc>
      </w:tr>
      <w:tr w:rsidR="00CE29EC" w:rsidRPr="00974703" w:rsidTr="00D2721B">
        <w:trPr>
          <w:trHeight w:val="85"/>
        </w:trPr>
        <w:tc>
          <w:tcPr>
            <w:tcW w:w="9606" w:type="dxa"/>
            <w:gridSpan w:val="3"/>
            <w:tcBorders>
              <w:left w:val="nil"/>
              <w:right w:val="nil"/>
            </w:tcBorders>
          </w:tcPr>
          <w:p w:rsidR="00CE29EC" w:rsidRPr="00974703" w:rsidRDefault="00CE29EC" w:rsidP="006479B3">
            <w:pPr>
              <w:rPr>
                <w:rFonts w:cs="Arial"/>
                <w:b/>
                <w:sz w:val="4"/>
                <w:szCs w:val="4"/>
              </w:rPr>
            </w:pPr>
          </w:p>
        </w:tc>
      </w:tr>
      <w:tr w:rsidR="003D34E9" w:rsidRPr="00974703" w:rsidTr="00057828">
        <w:trPr>
          <w:trHeight w:val="1191"/>
        </w:trPr>
        <w:tc>
          <w:tcPr>
            <w:tcW w:w="9606" w:type="dxa"/>
            <w:gridSpan w:val="3"/>
            <w:vAlign w:val="center"/>
          </w:tcPr>
          <w:p w:rsidR="003D34E9" w:rsidRPr="00057828" w:rsidRDefault="003D34E9" w:rsidP="00974703">
            <w:pPr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 xml:space="preserve">Gerüste </w:t>
            </w:r>
            <w:r w:rsidR="00220596" w:rsidRPr="00057828">
              <w:rPr>
                <w:rFonts w:cs="Arial"/>
                <w:b/>
                <w:sz w:val="20"/>
                <w:szCs w:val="20"/>
              </w:rPr>
              <w:t>(Fahrbare und durch Eigenpersonal aufgebaute (Klein-) Gerüste)</w:t>
            </w:r>
          </w:p>
          <w:p w:rsidR="00057828" w:rsidRDefault="003D34E9" w:rsidP="00974703">
            <w:pPr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t>Folgende Beschäftigte sind durch Ausbildung bzw. Unterweisung zum Auf-, Um- und Abbau von Gerüsten auf der Baustelle befähigt und verantwortlich.</w:t>
            </w:r>
            <w:r w:rsidR="00D2721B" w:rsidRPr="00057828">
              <w:rPr>
                <w:rFonts w:cs="Arial"/>
                <w:sz w:val="20"/>
                <w:szCs w:val="20"/>
              </w:rPr>
              <w:t xml:space="preserve"> </w:t>
            </w:r>
            <w:r w:rsidR="00974703" w:rsidRPr="00057828">
              <w:rPr>
                <w:rFonts w:cs="Arial"/>
                <w:sz w:val="20"/>
                <w:szCs w:val="20"/>
              </w:rPr>
              <w:tab/>
              <w:t xml:space="preserve">              </w:t>
            </w:r>
          </w:p>
          <w:p w:rsidR="003D34E9" w:rsidRPr="00057828" w:rsidRDefault="00D2721B" w:rsidP="00057828">
            <w:pPr>
              <w:jc w:val="right"/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sym w:font="Webdings" w:char="F069"/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Pr="00057828">
              <w:rPr>
                <w:rFonts w:cs="Arial"/>
                <w:i/>
                <w:sz w:val="20"/>
                <w:szCs w:val="20"/>
              </w:rPr>
              <w:t>Pflichtenheft „Personal“: Gerüste/Fahrbare Arbeitsbühnen</w:t>
            </w:r>
          </w:p>
        </w:tc>
      </w:tr>
      <w:tr w:rsidR="003D34E9" w:rsidRPr="00974703" w:rsidTr="00903CEC">
        <w:tc>
          <w:tcPr>
            <w:tcW w:w="3652" w:type="dxa"/>
            <w:vAlign w:val="center"/>
          </w:tcPr>
          <w:p w:rsidR="003D34E9" w:rsidRPr="00057828" w:rsidRDefault="004E5749" w:rsidP="0005782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Name</w:t>
            </w:r>
          </w:p>
        </w:tc>
        <w:tc>
          <w:tcPr>
            <w:tcW w:w="3827" w:type="dxa"/>
            <w:vAlign w:val="center"/>
          </w:tcPr>
          <w:p w:rsidR="003D34E9" w:rsidRPr="00057828" w:rsidRDefault="004E5749" w:rsidP="0005782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Vorname</w:t>
            </w:r>
          </w:p>
        </w:tc>
        <w:tc>
          <w:tcPr>
            <w:tcW w:w="2127" w:type="dxa"/>
            <w:vAlign w:val="center"/>
          </w:tcPr>
          <w:p w:rsidR="003D34E9" w:rsidRPr="00057828" w:rsidRDefault="004C1A11" w:rsidP="0005782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Ausstellungsdatum Nachweis</w:t>
            </w:r>
          </w:p>
        </w:tc>
      </w:tr>
      <w:tr w:rsidR="003D34E9" w:rsidRPr="00974703" w:rsidTr="00903CEC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726964248"/>
            <w:placeholder>
              <w:docPart w:val="2D1C514140144D59AD73A9BEB9727601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3652" w:type="dxa"/>
                <w:vAlign w:val="center"/>
              </w:tcPr>
              <w:p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</w:p>
            </w:tc>
            <w:bookmarkEnd w:id="0" w:displacedByCustomXml="next"/>
          </w:sdtContent>
        </w:sdt>
        <w:sdt>
          <w:sdtPr>
            <w:rPr>
              <w:rFonts w:cs="Arial"/>
              <w:sz w:val="20"/>
              <w:szCs w:val="20"/>
            </w:rPr>
            <w:id w:val="702985128"/>
            <w:placeholder>
              <w:docPart w:val="D8A42036841C44C186C5C54279BA6EA1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2031027070"/>
            <w:placeholder>
              <w:docPart w:val="44B304A85EF74627930D66464C952AEF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:rsidR="003D34E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3D34E9" w:rsidRPr="00974703" w:rsidTr="00903CEC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-220442779"/>
            <w:placeholder>
              <w:docPart w:val="B98C8BFA67F14378B3B0B45CCD018540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925614873"/>
            <w:placeholder>
              <w:docPart w:val="559BE1B30D684860AAB2EB05069DE8C6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50879764"/>
            <w:placeholder>
              <w:docPart w:val="8DBBE3BA011041A59264119886679F9D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:rsidR="003D34E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3D34E9" w:rsidRPr="00974703" w:rsidTr="00903CEC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-235015825"/>
            <w:placeholder>
              <w:docPart w:val="F6D502E1D1264CFEA80C7CA25B0ABFCA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102920962"/>
            <w:placeholder>
              <w:docPart w:val="4583C65124B14EADB5D6A2CF366C5976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381782462"/>
            <w:placeholder>
              <w:docPart w:val="A919AE19CE00415D868135CD5EF4B372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:rsidR="003D34E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3D34E9" w:rsidRPr="00974703" w:rsidTr="00903CEC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-395977641"/>
            <w:placeholder>
              <w:docPart w:val="A9E73AEA87E4452AAE7D2CAADCB79B8E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8960788"/>
            <w:placeholder>
              <w:docPart w:val="D7DFA7C4104C41409DF00F187B37C534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524244063"/>
            <w:placeholder>
              <w:docPart w:val="17681772BF4D4BBDB2C13A43B90AD07C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:rsidR="003D34E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4E5749" w:rsidRPr="00974703" w:rsidTr="00903CEC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1529301107"/>
            <w:placeholder>
              <w:docPart w:val="56C7A3500EAA4F73850EA743569A9B93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871138741"/>
            <w:placeholder>
              <w:docPart w:val="3B5C59082BFA4101A600397D0F45D040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2068459697"/>
            <w:placeholder>
              <w:docPart w:val="86169FF4293F4004AE1697F25869DF29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:rsidR="004E574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D2721B" w:rsidRPr="00974703" w:rsidTr="00057828">
        <w:trPr>
          <w:trHeight w:val="85"/>
        </w:trPr>
        <w:tc>
          <w:tcPr>
            <w:tcW w:w="9606" w:type="dxa"/>
            <w:gridSpan w:val="3"/>
            <w:tcBorders>
              <w:left w:val="nil"/>
              <w:right w:val="nil"/>
            </w:tcBorders>
            <w:vAlign w:val="center"/>
          </w:tcPr>
          <w:p w:rsidR="00D2721B" w:rsidRPr="00903CEC" w:rsidRDefault="00D2721B" w:rsidP="00974703">
            <w:pPr>
              <w:rPr>
                <w:rFonts w:cs="Arial"/>
                <w:b/>
                <w:sz w:val="4"/>
                <w:szCs w:val="4"/>
              </w:rPr>
            </w:pPr>
          </w:p>
        </w:tc>
      </w:tr>
      <w:tr w:rsidR="004E5749" w:rsidRPr="00974703" w:rsidTr="00057828">
        <w:trPr>
          <w:trHeight w:val="1191"/>
        </w:trPr>
        <w:tc>
          <w:tcPr>
            <w:tcW w:w="9606" w:type="dxa"/>
            <w:gridSpan w:val="3"/>
            <w:vAlign w:val="center"/>
          </w:tcPr>
          <w:p w:rsidR="004E5749" w:rsidRPr="00057828" w:rsidRDefault="004E5749" w:rsidP="00974703">
            <w:pPr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 xml:space="preserve">Hubarbeitsbühnen </w:t>
            </w:r>
          </w:p>
          <w:p w:rsidR="00057828" w:rsidRDefault="004E5749" w:rsidP="00974703">
            <w:pPr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t>Folgende Beschäftigte sind durch Ausbildung bzw. Unterweisung zur Bedienung von Hubarbeitsbühnen auf der Baustelle befähigt und verantwortlich.</w:t>
            </w:r>
            <w:r w:rsidR="00D2721B" w:rsidRPr="00057828">
              <w:rPr>
                <w:rFonts w:cs="Arial"/>
                <w:sz w:val="20"/>
                <w:szCs w:val="20"/>
              </w:rPr>
              <w:t xml:space="preserve"> </w:t>
            </w:r>
            <w:r w:rsidR="00D2721B" w:rsidRPr="00057828">
              <w:rPr>
                <w:rFonts w:cs="Arial"/>
                <w:sz w:val="20"/>
                <w:szCs w:val="20"/>
              </w:rPr>
              <w:tab/>
            </w:r>
            <w:r w:rsidR="00D2721B" w:rsidRPr="00057828">
              <w:rPr>
                <w:rFonts w:cs="Arial"/>
                <w:sz w:val="20"/>
                <w:szCs w:val="20"/>
              </w:rPr>
              <w:tab/>
            </w:r>
            <w:r w:rsidR="00D2721B" w:rsidRPr="00057828">
              <w:rPr>
                <w:rFonts w:cs="Arial"/>
                <w:sz w:val="20"/>
                <w:szCs w:val="20"/>
              </w:rPr>
              <w:tab/>
            </w:r>
            <w:r w:rsidR="00D2721B" w:rsidRPr="00057828">
              <w:rPr>
                <w:rFonts w:cs="Arial"/>
                <w:sz w:val="20"/>
                <w:szCs w:val="20"/>
              </w:rPr>
              <w:tab/>
            </w:r>
            <w:r w:rsidR="00D2721B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 xml:space="preserve">   </w:t>
            </w:r>
          </w:p>
          <w:p w:rsidR="004E5749" w:rsidRPr="00057828" w:rsidRDefault="00D2721B" w:rsidP="00057828">
            <w:pPr>
              <w:jc w:val="right"/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sym w:font="Webdings" w:char="F069"/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Pr="00057828">
              <w:rPr>
                <w:rFonts w:cs="Arial"/>
                <w:i/>
                <w:sz w:val="20"/>
                <w:szCs w:val="20"/>
              </w:rPr>
              <w:t>Pflichtenheft „Personal“: Hubarbeitsbühnen</w:t>
            </w:r>
          </w:p>
        </w:tc>
      </w:tr>
      <w:tr w:rsidR="004E5749" w:rsidRPr="00974703" w:rsidTr="00057828">
        <w:tc>
          <w:tcPr>
            <w:tcW w:w="3652" w:type="dxa"/>
            <w:vAlign w:val="center"/>
          </w:tcPr>
          <w:p w:rsidR="004E5749" w:rsidRPr="00057828" w:rsidRDefault="004E5749" w:rsidP="0005782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Name</w:t>
            </w:r>
          </w:p>
        </w:tc>
        <w:tc>
          <w:tcPr>
            <w:tcW w:w="3827" w:type="dxa"/>
            <w:vAlign w:val="center"/>
          </w:tcPr>
          <w:p w:rsidR="004E5749" w:rsidRPr="00057828" w:rsidRDefault="004E5749" w:rsidP="0005782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Vorname</w:t>
            </w:r>
          </w:p>
        </w:tc>
        <w:tc>
          <w:tcPr>
            <w:tcW w:w="2127" w:type="dxa"/>
            <w:vAlign w:val="center"/>
          </w:tcPr>
          <w:p w:rsidR="004E5749" w:rsidRPr="00057828" w:rsidRDefault="004C1A11" w:rsidP="0005782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Ausstellungsdatum Nachweis</w:t>
            </w:r>
          </w:p>
        </w:tc>
      </w:tr>
      <w:tr w:rsidR="004E5749" w:rsidRPr="00974703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1540559921"/>
            <w:placeholder>
              <w:docPart w:val="29E832661997486EA66D509D1797DC37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367874875"/>
            <w:placeholder>
              <w:docPart w:val="D97460180DD04208843D032114FBF133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06825171"/>
            <w:placeholder>
              <w:docPart w:val="7C9DF05B409E4980B6E202BEF6A389C3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:rsidR="004E574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4E5749" w:rsidRPr="00974703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1950969368"/>
            <w:placeholder>
              <w:docPart w:val="32798125DE02459A8EE9ECAC7E295159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905916282"/>
            <w:placeholder>
              <w:docPart w:val="1F717AA8CE464625995ECA7EB81C075D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23391308"/>
            <w:placeholder>
              <w:docPart w:val="965C942472694E659C12C48C45B05105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:rsidR="004E574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</w:t>
                </w:r>
                <w:r w:rsidR="00903CEC">
                  <w:rPr>
                    <w:rFonts w:cs="Arial"/>
                    <w:sz w:val="20"/>
                    <w:szCs w:val="20"/>
                  </w:rPr>
                  <w:t xml:space="preserve">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</w:t>
                </w:r>
              </w:p>
            </w:tc>
          </w:sdtContent>
        </w:sdt>
      </w:tr>
      <w:tr w:rsidR="004E5749" w:rsidRPr="00974703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1134061298"/>
            <w:placeholder>
              <w:docPart w:val="2AF592C3DB5443589BA45F62734D7CE0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795399318"/>
            <w:placeholder>
              <w:docPart w:val="34E7C37E03E346F49423A986BBD10705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908573318"/>
            <w:placeholder>
              <w:docPart w:val="1850F7735D814439AD0B7EA87A2A9FA9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:rsidR="004E574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4E5749" w:rsidRPr="00974703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532546664"/>
            <w:placeholder>
              <w:docPart w:val="5F7B442AC11E48FC93A97E9D75CBED17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2055839208"/>
            <w:placeholder>
              <w:docPart w:val="330C291E774A4F45B7D6749F6926125E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068760600"/>
            <w:placeholder>
              <w:docPart w:val="EC15558596854401A731459FD6A5B9EF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:rsidR="004E574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4E5749" w:rsidRPr="00974703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1704751822"/>
            <w:placeholder>
              <w:docPart w:val="E1514727CAD6456293F714FE29A42034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952043420"/>
            <w:placeholder>
              <w:docPart w:val="47A45F0EB3D147448CF7F0AA093F36EE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782756611"/>
            <w:placeholder>
              <w:docPart w:val="F5B252D37EC3415CB9C7A3E7C590E6DB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:rsidR="004E574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0735C8" w:rsidRPr="00974703" w:rsidTr="00974703">
        <w:trPr>
          <w:trHeight w:val="85"/>
        </w:trPr>
        <w:tc>
          <w:tcPr>
            <w:tcW w:w="9606" w:type="dxa"/>
            <w:gridSpan w:val="3"/>
            <w:tcBorders>
              <w:left w:val="nil"/>
              <w:right w:val="nil"/>
            </w:tcBorders>
            <w:vAlign w:val="center"/>
          </w:tcPr>
          <w:p w:rsidR="000735C8" w:rsidRPr="00903CEC" w:rsidRDefault="000735C8" w:rsidP="00974703">
            <w:pPr>
              <w:rPr>
                <w:rFonts w:cs="Arial"/>
                <w:b/>
                <w:sz w:val="4"/>
                <w:szCs w:val="4"/>
              </w:rPr>
            </w:pPr>
          </w:p>
        </w:tc>
      </w:tr>
      <w:tr w:rsidR="00C44338" w:rsidRPr="00974703" w:rsidTr="00057828">
        <w:trPr>
          <w:trHeight w:val="1191"/>
        </w:trPr>
        <w:tc>
          <w:tcPr>
            <w:tcW w:w="9606" w:type="dxa"/>
            <w:gridSpan w:val="3"/>
            <w:vAlign w:val="center"/>
          </w:tcPr>
          <w:p w:rsidR="00C44338" w:rsidRPr="00057828" w:rsidRDefault="00C44338" w:rsidP="00057828">
            <w:pPr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 xml:space="preserve">Persönliche Schutzausrüstung gegen Absturz (PSAgA) </w:t>
            </w:r>
          </w:p>
          <w:p w:rsidR="00057828" w:rsidRDefault="00C44338" w:rsidP="00057828">
            <w:pPr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t xml:space="preserve">Folgende Beschäftigte sind durch Ausbildung bzw. Unterweisung zur Benutzung von PSA gegen Absturz  befähigt und verantwortlich. </w:t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  <w:t xml:space="preserve"> </w:t>
            </w:r>
          </w:p>
          <w:p w:rsidR="00C44338" w:rsidRPr="00057828" w:rsidRDefault="00C44338" w:rsidP="00057828">
            <w:pPr>
              <w:jc w:val="right"/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sym w:font="Webdings" w:char="F069"/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Pr="00057828">
              <w:rPr>
                <w:rFonts w:cs="Arial"/>
                <w:i/>
                <w:sz w:val="20"/>
                <w:szCs w:val="20"/>
              </w:rPr>
              <w:t>Pflichtenheft „Personal“: PSA gegen Absturz</w:t>
            </w:r>
          </w:p>
        </w:tc>
      </w:tr>
      <w:tr w:rsidR="00C44338" w:rsidRPr="00974703" w:rsidTr="00903CEC">
        <w:tc>
          <w:tcPr>
            <w:tcW w:w="3652" w:type="dxa"/>
            <w:vAlign w:val="center"/>
          </w:tcPr>
          <w:p w:rsidR="00C44338" w:rsidRPr="00057828" w:rsidRDefault="00C44338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Name</w:t>
            </w:r>
          </w:p>
        </w:tc>
        <w:tc>
          <w:tcPr>
            <w:tcW w:w="3827" w:type="dxa"/>
            <w:vAlign w:val="center"/>
          </w:tcPr>
          <w:p w:rsidR="00C44338" w:rsidRPr="00057828" w:rsidRDefault="00C44338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Vorname</w:t>
            </w:r>
          </w:p>
        </w:tc>
        <w:tc>
          <w:tcPr>
            <w:tcW w:w="2127" w:type="dxa"/>
            <w:vAlign w:val="center"/>
          </w:tcPr>
          <w:p w:rsidR="00C44338" w:rsidRPr="00057828" w:rsidRDefault="004C1A11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Ausstellungsdatum Nachweis</w:t>
            </w:r>
          </w:p>
        </w:tc>
      </w:tr>
      <w:tr w:rsidR="00C44338" w:rsidRPr="00974703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2088187627"/>
            <w:placeholder>
              <w:docPart w:val="4D1BF21C9EF94A5997398A3DB3E3BCD4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:rsidR="00C44338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341383147"/>
            <w:placeholder>
              <w:docPart w:val="1FD70B86625B4BEBA65C73060D1B92A0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:rsidR="00C44338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386407270"/>
            <w:placeholder>
              <w:docPart w:val="87B0E766512143DAB2C2B7EAFE1A83B9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:rsidR="00C44338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C44338" w:rsidRPr="00974703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-1792278795"/>
            <w:placeholder>
              <w:docPart w:val="AA1A5270E1054A3E8E626B4C7FC5B655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:rsidR="00C44338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799496782"/>
            <w:placeholder>
              <w:docPart w:val="135F14DD9FDB4360AA09A335E5C9E1B9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:rsidR="00C44338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950997208"/>
            <w:placeholder>
              <w:docPart w:val="6B8CB2F7F03342ADA81A4E63F9FCE59F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:rsidR="00C44338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C44338" w:rsidRPr="00974703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313303516"/>
            <w:placeholder>
              <w:docPart w:val="92ED99F0DA494EB0B2620F42173E0B9F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:rsidR="00C44338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384610268"/>
            <w:placeholder>
              <w:docPart w:val="F52F2C1D724E434D958A81E5DFD22852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:rsidR="00C44338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86180706"/>
            <w:placeholder>
              <w:docPart w:val="0CB4BC42212146578AFB33483D931D97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:rsidR="00C44338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C44338" w:rsidRPr="00974703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-1286739688"/>
            <w:placeholder>
              <w:docPart w:val="D850C5F2BF534F8C93766124E78C298D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:rsidR="004C1A11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28001731"/>
            <w:placeholder>
              <w:docPart w:val="8EFCCBD51882494383C32F87F37E6CA6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:rsidR="00C44338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886726062"/>
            <w:placeholder>
              <w:docPart w:val="581C855E05E74DD7BB75A5396E92DED3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:rsidR="004C1A11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</w:t>
                </w:r>
              </w:p>
            </w:tc>
          </w:sdtContent>
        </w:sdt>
      </w:tr>
      <w:tr w:rsidR="00057828" w:rsidRPr="00974703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-59243048"/>
            <w:placeholder>
              <w:docPart w:val="38CE8FDBE96F482EA55A0BEA679389F8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:rsidR="00057828" w:rsidRPr="00057828" w:rsidRDefault="00057828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921454153"/>
            <w:placeholder>
              <w:docPart w:val="0A41A35D53484EFAABD424A934928287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:rsidR="00057828" w:rsidRPr="00057828" w:rsidRDefault="00057828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51671682"/>
            <w:placeholder>
              <w:docPart w:val="8594C785637C4E69826D2D262083C0A6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:rsidR="00057828" w:rsidRPr="00057828" w:rsidRDefault="00057828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</w:t>
                </w:r>
              </w:p>
            </w:tc>
          </w:sdtContent>
        </w:sdt>
      </w:tr>
    </w:tbl>
    <w:p w:rsidR="004C1A11" w:rsidRPr="00974703" w:rsidRDefault="004C1A11">
      <w:pPr>
        <w:rPr>
          <w:rFonts w:cs="Arial"/>
        </w:rPr>
      </w:pPr>
      <w:r w:rsidRPr="00974703">
        <w:rPr>
          <w:rFonts w:cs="Arial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76"/>
        <w:gridCol w:w="1276"/>
        <w:gridCol w:w="1559"/>
        <w:gridCol w:w="2268"/>
        <w:gridCol w:w="2127"/>
      </w:tblGrid>
      <w:tr w:rsidR="00004259" w:rsidRPr="00974703" w:rsidTr="00057828">
        <w:trPr>
          <w:trHeight w:val="1191"/>
        </w:trPr>
        <w:tc>
          <w:tcPr>
            <w:tcW w:w="9606" w:type="dxa"/>
            <w:gridSpan w:val="5"/>
            <w:vAlign w:val="center"/>
          </w:tcPr>
          <w:p w:rsidR="00004259" w:rsidRPr="00057828" w:rsidRDefault="00004259" w:rsidP="00057828">
            <w:pPr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lastRenderedPageBreak/>
              <w:t>Maschinenführer (Bagger, Radlader, Gabelstapler…)</w:t>
            </w:r>
          </w:p>
          <w:p w:rsidR="00057828" w:rsidRPr="00057828" w:rsidRDefault="00004259" w:rsidP="00057828">
            <w:pPr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t xml:space="preserve">Folgende Beschäftigte </w:t>
            </w:r>
            <w:r w:rsidR="00935684" w:rsidRPr="00057828">
              <w:rPr>
                <w:rFonts w:cs="Arial"/>
                <w:sz w:val="20"/>
                <w:szCs w:val="20"/>
              </w:rPr>
              <w:t xml:space="preserve">sind durch Ausbildung bzw. Unterweisung </w:t>
            </w:r>
            <w:r w:rsidR="00DA234D" w:rsidRPr="00057828">
              <w:rPr>
                <w:rFonts w:cs="Arial"/>
                <w:sz w:val="20"/>
                <w:szCs w:val="20"/>
              </w:rPr>
              <w:t>zur Bedienung von Baumaschinen auf der Baustelle befähigt und verantwortlich.</w:t>
            </w:r>
            <w:r w:rsidR="00C44338" w:rsidRPr="00057828">
              <w:rPr>
                <w:rFonts w:cs="Arial"/>
                <w:sz w:val="20"/>
                <w:szCs w:val="20"/>
              </w:rPr>
              <w:t xml:space="preserve"> </w:t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  <w:t xml:space="preserve">   </w:t>
            </w:r>
          </w:p>
          <w:p w:rsidR="00004259" w:rsidRPr="00057828" w:rsidRDefault="00C44338" w:rsidP="00057828">
            <w:pPr>
              <w:jc w:val="right"/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sym w:font="Webdings" w:char="F069"/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Pr="00057828">
              <w:rPr>
                <w:rFonts w:cs="Arial"/>
                <w:i/>
                <w:sz w:val="20"/>
                <w:szCs w:val="20"/>
              </w:rPr>
              <w:t>Pflichtenheft „Personal“: Baumaschinen und Geräte</w:t>
            </w:r>
          </w:p>
        </w:tc>
      </w:tr>
      <w:tr w:rsidR="00004259" w:rsidRPr="00974703" w:rsidTr="00903CEC">
        <w:tc>
          <w:tcPr>
            <w:tcW w:w="2376" w:type="dxa"/>
            <w:vAlign w:val="center"/>
          </w:tcPr>
          <w:p w:rsidR="00004259" w:rsidRPr="00057828" w:rsidRDefault="00004259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Maschine</w:t>
            </w:r>
          </w:p>
        </w:tc>
        <w:tc>
          <w:tcPr>
            <w:tcW w:w="2835" w:type="dxa"/>
            <w:gridSpan w:val="2"/>
            <w:vAlign w:val="center"/>
          </w:tcPr>
          <w:p w:rsidR="00004259" w:rsidRPr="00057828" w:rsidRDefault="00004259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Name</w:t>
            </w:r>
          </w:p>
        </w:tc>
        <w:tc>
          <w:tcPr>
            <w:tcW w:w="2268" w:type="dxa"/>
            <w:vAlign w:val="center"/>
          </w:tcPr>
          <w:p w:rsidR="00004259" w:rsidRPr="00057828" w:rsidRDefault="00004259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Vorname</w:t>
            </w:r>
          </w:p>
        </w:tc>
        <w:tc>
          <w:tcPr>
            <w:tcW w:w="2127" w:type="dxa"/>
            <w:vAlign w:val="center"/>
          </w:tcPr>
          <w:p w:rsidR="00004259" w:rsidRPr="00057828" w:rsidRDefault="004C1A11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Ausstellungsdatum Nachweis</w:t>
            </w:r>
          </w:p>
        </w:tc>
      </w:tr>
      <w:tr w:rsidR="00004259" w:rsidRPr="00974703" w:rsidTr="00903CEC">
        <w:sdt>
          <w:sdtPr>
            <w:rPr>
              <w:rFonts w:cs="Arial"/>
              <w:sz w:val="20"/>
              <w:szCs w:val="20"/>
            </w:rPr>
            <w:id w:val="-780882234"/>
            <w:placeholder>
              <w:docPart w:val="C690BF2EF8614EA39969350C41674467"/>
            </w:placeholder>
            <w:showingPlcHdr/>
          </w:sdtPr>
          <w:sdtEndPr/>
          <w:sdtContent>
            <w:tc>
              <w:tcPr>
                <w:tcW w:w="2376" w:type="dxa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885779628"/>
            <w:placeholder>
              <w:docPart w:val="C1993944696F40149AA733C3CA838CF7"/>
            </w:placeholder>
            <w:showingPlcHdr/>
          </w:sdtPr>
          <w:sdtEndPr/>
          <w:sdtContent>
            <w:tc>
              <w:tcPr>
                <w:tcW w:w="2835" w:type="dxa"/>
                <w:gridSpan w:val="2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643579768"/>
            <w:placeholder>
              <w:docPart w:val="377B32EA6F0944D8956375AADFD6AEBD"/>
            </w:placeholder>
            <w:showingPlcHdr/>
          </w:sdtPr>
          <w:sdtEndPr/>
          <w:sdtContent>
            <w:tc>
              <w:tcPr>
                <w:tcW w:w="2268" w:type="dxa"/>
              </w:tcPr>
              <w:p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068100276"/>
            <w:placeholder>
              <w:docPart w:val="9E5CB34163B048B48840D6AD23D4F7A4"/>
            </w:placeholder>
            <w:showingPlcHdr/>
          </w:sdtPr>
          <w:sdtEndPr/>
          <w:sdtContent>
            <w:tc>
              <w:tcPr>
                <w:tcW w:w="2127" w:type="dxa"/>
              </w:tcPr>
              <w:p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</w:t>
                </w:r>
              </w:p>
            </w:tc>
          </w:sdtContent>
        </w:sdt>
      </w:tr>
      <w:tr w:rsidR="00004259" w:rsidRPr="00974703" w:rsidTr="00903CEC">
        <w:sdt>
          <w:sdtPr>
            <w:rPr>
              <w:rFonts w:cs="Arial"/>
              <w:sz w:val="20"/>
              <w:szCs w:val="20"/>
            </w:rPr>
            <w:id w:val="-178274796"/>
            <w:placeholder>
              <w:docPart w:val="91464A1397844B5692FAA66B121A10A3"/>
            </w:placeholder>
            <w:showingPlcHdr/>
          </w:sdtPr>
          <w:sdtEndPr/>
          <w:sdtContent>
            <w:tc>
              <w:tcPr>
                <w:tcW w:w="2376" w:type="dxa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751885754"/>
            <w:placeholder>
              <w:docPart w:val="6C7798F2C10C42F19FE38B57A3E595BE"/>
            </w:placeholder>
            <w:showingPlcHdr/>
          </w:sdtPr>
          <w:sdtEndPr/>
          <w:sdtContent>
            <w:tc>
              <w:tcPr>
                <w:tcW w:w="2835" w:type="dxa"/>
                <w:gridSpan w:val="2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525135201"/>
            <w:placeholder>
              <w:docPart w:val="7791629D02A14BE49A64521BBD12B45D"/>
            </w:placeholder>
            <w:showingPlcHdr/>
          </w:sdtPr>
          <w:sdtEndPr/>
          <w:sdtContent>
            <w:tc>
              <w:tcPr>
                <w:tcW w:w="2268" w:type="dxa"/>
              </w:tcPr>
              <w:p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854546996"/>
            <w:placeholder>
              <w:docPart w:val="9FDC3F8CCFCF401B89D82E31165093BF"/>
            </w:placeholder>
            <w:showingPlcHdr/>
          </w:sdtPr>
          <w:sdtEndPr/>
          <w:sdtContent>
            <w:tc>
              <w:tcPr>
                <w:tcW w:w="2127" w:type="dxa"/>
              </w:tcPr>
              <w:p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</w:t>
                </w:r>
              </w:p>
            </w:tc>
          </w:sdtContent>
        </w:sdt>
      </w:tr>
      <w:tr w:rsidR="00004259" w:rsidRPr="00974703" w:rsidTr="00903CEC">
        <w:sdt>
          <w:sdtPr>
            <w:rPr>
              <w:rFonts w:cs="Arial"/>
              <w:sz w:val="20"/>
              <w:szCs w:val="20"/>
            </w:rPr>
            <w:id w:val="-550927511"/>
            <w:placeholder>
              <w:docPart w:val="A4F9F98995FE4479BF0CD926FDB7A116"/>
            </w:placeholder>
            <w:showingPlcHdr/>
          </w:sdtPr>
          <w:sdtEndPr/>
          <w:sdtContent>
            <w:tc>
              <w:tcPr>
                <w:tcW w:w="2376" w:type="dxa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415905808"/>
            <w:placeholder>
              <w:docPart w:val="3A80F6F611EF446C8EAB4A43866F7DCE"/>
            </w:placeholder>
            <w:showingPlcHdr/>
          </w:sdtPr>
          <w:sdtEndPr/>
          <w:sdtContent>
            <w:tc>
              <w:tcPr>
                <w:tcW w:w="2835" w:type="dxa"/>
                <w:gridSpan w:val="2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903832551"/>
            <w:placeholder>
              <w:docPart w:val="D8A000EB5320455D8FD0C6ADB6CFBDE9"/>
            </w:placeholder>
            <w:showingPlcHdr/>
          </w:sdtPr>
          <w:sdtEndPr/>
          <w:sdtContent>
            <w:tc>
              <w:tcPr>
                <w:tcW w:w="2268" w:type="dxa"/>
              </w:tcPr>
              <w:p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2031254953"/>
            <w:placeholder>
              <w:docPart w:val="7833A079229C425ABD0B461BD0691BAE"/>
            </w:placeholder>
            <w:showingPlcHdr/>
          </w:sdtPr>
          <w:sdtEndPr/>
          <w:sdtContent>
            <w:tc>
              <w:tcPr>
                <w:tcW w:w="2127" w:type="dxa"/>
              </w:tcPr>
              <w:p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</w:t>
                </w:r>
              </w:p>
            </w:tc>
          </w:sdtContent>
        </w:sdt>
      </w:tr>
      <w:tr w:rsidR="00004259" w:rsidRPr="00974703" w:rsidTr="00903CEC">
        <w:sdt>
          <w:sdtPr>
            <w:rPr>
              <w:rFonts w:cs="Arial"/>
              <w:sz w:val="20"/>
              <w:szCs w:val="20"/>
            </w:rPr>
            <w:id w:val="-291822589"/>
            <w:placeholder>
              <w:docPart w:val="71884080D22B4D5295D32B946F8D718F"/>
            </w:placeholder>
            <w:showingPlcHdr/>
          </w:sdtPr>
          <w:sdtEndPr/>
          <w:sdtContent>
            <w:tc>
              <w:tcPr>
                <w:tcW w:w="2376" w:type="dxa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902287602"/>
            <w:placeholder>
              <w:docPart w:val="9477F8E3F7AA4CB0B6F4A9DC400C3FAF"/>
            </w:placeholder>
            <w:showingPlcHdr/>
          </w:sdtPr>
          <w:sdtEndPr/>
          <w:sdtContent>
            <w:tc>
              <w:tcPr>
                <w:tcW w:w="2835" w:type="dxa"/>
                <w:gridSpan w:val="2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785004955"/>
            <w:placeholder>
              <w:docPart w:val="D7B643DBDEAC4552A5CD72DF6C57AA0B"/>
            </w:placeholder>
            <w:showingPlcHdr/>
          </w:sdtPr>
          <w:sdtEndPr/>
          <w:sdtContent>
            <w:tc>
              <w:tcPr>
                <w:tcW w:w="2268" w:type="dxa"/>
              </w:tcPr>
              <w:p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14915420"/>
            <w:placeholder>
              <w:docPart w:val="38D070D3639E4DC4952E7EC3B303B7CC"/>
            </w:placeholder>
            <w:showingPlcHdr/>
          </w:sdtPr>
          <w:sdtEndPr/>
          <w:sdtContent>
            <w:tc>
              <w:tcPr>
                <w:tcW w:w="2127" w:type="dxa"/>
              </w:tcPr>
              <w:p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004259" w:rsidRPr="00974703" w:rsidTr="00903CEC">
        <w:sdt>
          <w:sdtPr>
            <w:rPr>
              <w:rFonts w:cs="Arial"/>
              <w:sz w:val="20"/>
              <w:szCs w:val="20"/>
            </w:rPr>
            <w:id w:val="843524171"/>
            <w:placeholder>
              <w:docPart w:val="31A24E08D1E249179EC1CA2464187914"/>
            </w:placeholder>
            <w:showingPlcHdr/>
          </w:sdtPr>
          <w:sdtEndPr/>
          <w:sdtContent>
            <w:tc>
              <w:tcPr>
                <w:tcW w:w="2376" w:type="dxa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711008593"/>
            <w:placeholder>
              <w:docPart w:val="0735B44AACE547DAAA793CA409B147FF"/>
            </w:placeholder>
            <w:showingPlcHdr/>
          </w:sdtPr>
          <w:sdtEndPr/>
          <w:sdtContent>
            <w:tc>
              <w:tcPr>
                <w:tcW w:w="2835" w:type="dxa"/>
                <w:gridSpan w:val="2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392727382"/>
            <w:placeholder>
              <w:docPart w:val="A994E48F83674DE3A690444EBD40BE8C"/>
            </w:placeholder>
            <w:showingPlcHdr/>
          </w:sdtPr>
          <w:sdtEndPr/>
          <w:sdtContent>
            <w:tc>
              <w:tcPr>
                <w:tcW w:w="2268" w:type="dxa"/>
              </w:tcPr>
              <w:p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193917900"/>
            <w:placeholder>
              <w:docPart w:val="3CB825BD9343421492F837003D829821"/>
            </w:placeholder>
            <w:showingPlcHdr/>
          </w:sdtPr>
          <w:sdtEndPr/>
          <w:sdtContent>
            <w:tc>
              <w:tcPr>
                <w:tcW w:w="2127" w:type="dxa"/>
              </w:tcPr>
              <w:p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903CEC" w:rsidRPr="00974703" w:rsidTr="00903CEC">
        <w:trPr>
          <w:cantSplit/>
          <w:trHeight w:val="70"/>
        </w:trPr>
        <w:tc>
          <w:tcPr>
            <w:tcW w:w="9606" w:type="dxa"/>
            <w:gridSpan w:val="5"/>
            <w:tcBorders>
              <w:left w:val="nil"/>
              <w:right w:val="nil"/>
            </w:tcBorders>
            <w:vAlign w:val="center"/>
          </w:tcPr>
          <w:p w:rsidR="00903CEC" w:rsidRPr="00903CEC" w:rsidRDefault="00903CEC" w:rsidP="00903CEC">
            <w:pPr>
              <w:rPr>
                <w:rFonts w:cs="Arial"/>
                <w:b/>
                <w:sz w:val="4"/>
                <w:szCs w:val="4"/>
              </w:rPr>
            </w:pPr>
          </w:p>
        </w:tc>
      </w:tr>
      <w:tr w:rsidR="00004259" w:rsidRPr="00974703" w:rsidTr="00903CEC">
        <w:trPr>
          <w:cantSplit/>
          <w:trHeight w:val="1191"/>
        </w:trPr>
        <w:tc>
          <w:tcPr>
            <w:tcW w:w="9606" w:type="dxa"/>
            <w:gridSpan w:val="5"/>
            <w:vAlign w:val="center"/>
          </w:tcPr>
          <w:p w:rsidR="00004259" w:rsidRPr="00057828" w:rsidRDefault="00004259" w:rsidP="00903CEC">
            <w:pPr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 xml:space="preserve">Kranführer </w:t>
            </w:r>
          </w:p>
          <w:p w:rsidR="00903CEC" w:rsidRDefault="00004259" w:rsidP="00903CEC">
            <w:pPr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t>Folgende Beschäftigte sind</w:t>
            </w:r>
            <w:r w:rsidR="00DA234D" w:rsidRPr="00057828">
              <w:rPr>
                <w:rFonts w:cs="Arial"/>
                <w:sz w:val="20"/>
                <w:szCs w:val="20"/>
              </w:rPr>
              <w:t xml:space="preserve"> durch Ausbildung bzw. Unterweisung</w:t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="00DA234D" w:rsidRPr="00057828">
              <w:rPr>
                <w:rFonts w:cs="Arial"/>
                <w:sz w:val="20"/>
                <w:szCs w:val="20"/>
              </w:rPr>
              <w:t>zur Bedienung von Krane auf der Baustelle befähigt und verantwortlich</w:t>
            </w:r>
            <w:r w:rsidRPr="00057828">
              <w:rPr>
                <w:rFonts w:cs="Arial"/>
                <w:sz w:val="20"/>
                <w:szCs w:val="20"/>
              </w:rPr>
              <w:t>.</w:t>
            </w:r>
            <w:r w:rsidR="00C44338" w:rsidRPr="00057828">
              <w:rPr>
                <w:rFonts w:cs="Arial"/>
                <w:sz w:val="20"/>
                <w:szCs w:val="20"/>
              </w:rPr>
              <w:t xml:space="preserve"> </w:t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  <w:t xml:space="preserve">   </w:t>
            </w:r>
          </w:p>
          <w:p w:rsidR="00004259" w:rsidRPr="00057828" w:rsidRDefault="00C44338" w:rsidP="00903CEC">
            <w:pPr>
              <w:jc w:val="right"/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sym w:font="Webdings" w:char="F069"/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Pr="00057828">
              <w:rPr>
                <w:rFonts w:cs="Arial"/>
                <w:i/>
                <w:sz w:val="20"/>
                <w:szCs w:val="20"/>
              </w:rPr>
              <w:t>Pflichtenheft „Personal“: Kran/Mobilkran</w:t>
            </w:r>
          </w:p>
        </w:tc>
      </w:tr>
      <w:tr w:rsidR="00004259" w:rsidRPr="00974703" w:rsidTr="00903CEC">
        <w:trPr>
          <w:cantSplit/>
        </w:trPr>
        <w:tc>
          <w:tcPr>
            <w:tcW w:w="3652" w:type="dxa"/>
            <w:gridSpan w:val="2"/>
            <w:vAlign w:val="center"/>
          </w:tcPr>
          <w:p w:rsidR="00004259" w:rsidRPr="00057828" w:rsidRDefault="00004259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Name</w:t>
            </w:r>
          </w:p>
        </w:tc>
        <w:tc>
          <w:tcPr>
            <w:tcW w:w="3827" w:type="dxa"/>
            <w:gridSpan w:val="2"/>
            <w:vAlign w:val="center"/>
          </w:tcPr>
          <w:p w:rsidR="00004259" w:rsidRPr="00057828" w:rsidRDefault="00004259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Vorname</w:t>
            </w:r>
          </w:p>
        </w:tc>
        <w:tc>
          <w:tcPr>
            <w:tcW w:w="2127" w:type="dxa"/>
            <w:vAlign w:val="center"/>
          </w:tcPr>
          <w:p w:rsidR="00004259" w:rsidRPr="00057828" w:rsidRDefault="004C1A11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Ausstellungsdatum Nachweis</w:t>
            </w:r>
          </w:p>
        </w:tc>
      </w:tr>
      <w:tr w:rsidR="00004259" w:rsidRPr="00974703" w:rsidTr="00903CEC">
        <w:trPr>
          <w:cantSplit/>
        </w:trPr>
        <w:sdt>
          <w:sdtPr>
            <w:rPr>
              <w:rFonts w:cs="Arial"/>
              <w:sz w:val="20"/>
              <w:szCs w:val="20"/>
            </w:rPr>
            <w:id w:val="-1151442924"/>
            <w:placeholder>
              <w:docPart w:val="DBCC4A64EDD5419E9DC2BAC2DAB4AAC3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:rsidR="00004259" w:rsidRPr="00057828" w:rsidRDefault="006C2C88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37048906"/>
            <w:placeholder>
              <w:docPart w:val="2A768E05401B4523AA1C498C5A64A3C3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82917090"/>
            <w:placeholder>
              <w:docPart w:val="8A06BA48873F4036B9A09858FE0E8D06"/>
            </w:placeholder>
            <w:showingPlcHdr/>
          </w:sdtPr>
          <w:sdtEndPr/>
          <w:sdtContent>
            <w:tc>
              <w:tcPr>
                <w:tcW w:w="2127" w:type="dxa"/>
              </w:tcPr>
              <w:p w:rsidR="00004259" w:rsidRPr="00057828" w:rsidRDefault="006C2C88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004259" w:rsidRPr="00974703" w:rsidTr="00903CEC">
        <w:trPr>
          <w:cantSplit/>
        </w:trPr>
        <w:sdt>
          <w:sdtPr>
            <w:rPr>
              <w:rFonts w:cs="Arial"/>
              <w:sz w:val="20"/>
              <w:szCs w:val="20"/>
            </w:rPr>
            <w:id w:val="-73212314"/>
            <w:placeholder>
              <w:docPart w:val="ABBA442645394C899970B886506068CD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789200892"/>
            <w:placeholder>
              <w:docPart w:val="E23EA4E2735842069FED71119126A3EA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124540364"/>
            <w:placeholder>
              <w:docPart w:val="0558983984C34FEA8624305462E461B6"/>
            </w:placeholder>
            <w:showingPlcHdr/>
          </w:sdtPr>
          <w:sdtEndPr/>
          <w:sdtContent>
            <w:tc>
              <w:tcPr>
                <w:tcW w:w="2127" w:type="dxa"/>
              </w:tcPr>
              <w:p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004259" w:rsidRPr="00974703" w:rsidTr="00903CEC">
        <w:trPr>
          <w:cantSplit/>
        </w:trPr>
        <w:sdt>
          <w:sdtPr>
            <w:rPr>
              <w:rFonts w:cs="Arial"/>
              <w:sz w:val="20"/>
              <w:szCs w:val="20"/>
            </w:rPr>
            <w:id w:val="453293952"/>
            <w:placeholder>
              <w:docPart w:val="8B68528252E04C52852B1EF7A808EE5C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482578286"/>
            <w:placeholder>
              <w:docPart w:val="7CC871A8F62240528CC4BF9354C9EE61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781005370"/>
            <w:placeholder>
              <w:docPart w:val="0BA95BD14C9F45569F77962188D6623F"/>
            </w:placeholder>
            <w:showingPlcHdr/>
          </w:sdtPr>
          <w:sdtEndPr/>
          <w:sdtContent>
            <w:tc>
              <w:tcPr>
                <w:tcW w:w="2127" w:type="dxa"/>
              </w:tcPr>
              <w:p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004259" w:rsidRPr="00974703" w:rsidTr="00903CEC">
        <w:trPr>
          <w:cantSplit/>
        </w:trPr>
        <w:sdt>
          <w:sdtPr>
            <w:rPr>
              <w:rFonts w:cs="Arial"/>
              <w:sz w:val="20"/>
              <w:szCs w:val="20"/>
            </w:rPr>
            <w:id w:val="-415094161"/>
            <w:placeholder>
              <w:docPart w:val="D3EBE0FA6BC349D7AFADCFCB43F14CBA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495415574"/>
            <w:placeholder>
              <w:docPart w:val="83B4954237D249CDBD3335B314EE84FD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829641275"/>
            <w:placeholder>
              <w:docPart w:val="5FAB728591004E6DA6FFD26D6DE967CD"/>
            </w:placeholder>
            <w:showingPlcHdr/>
          </w:sdtPr>
          <w:sdtEndPr/>
          <w:sdtContent>
            <w:tc>
              <w:tcPr>
                <w:tcW w:w="2127" w:type="dxa"/>
              </w:tcPr>
              <w:p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004259" w:rsidRPr="00974703" w:rsidTr="00903CEC">
        <w:trPr>
          <w:cantSplit/>
        </w:trPr>
        <w:sdt>
          <w:sdtPr>
            <w:rPr>
              <w:rFonts w:cs="Arial"/>
              <w:sz w:val="20"/>
              <w:szCs w:val="20"/>
            </w:rPr>
            <w:id w:val="216873990"/>
            <w:placeholder>
              <w:docPart w:val="8AE4FB7D5F6F46B89E0DEA41CDDECB80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329528710"/>
            <w:placeholder>
              <w:docPart w:val="126C4CEEA7314B3988A949F60744F629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576890984"/>
            <w:placeholder>
              <w:docPart w:val="08E068FF00C44965A786903C8E00401A"/>
            </w:placeholder>
            <w:showingPlcHdr/>
          </w:sdtPr>
          <w:sdtEndPr/>
          <w:sdtContent>
            <w:tc>
              <w:tcPr>
                <w:tcW w:w="2127" w:type="dxa"/>
              </w:tcPr>
              <w:p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C44338" w:rsidRPr="00974703" w:rsidTr="000735C8">
        <w:trPr>
          <w:trHeight w:val="85"/>
        </w:trPr>
        <w:tc>
          <w:tcPr>
            <w:tcW w:w="9606" w:type="dxa"/>
            <w:gridSpan w:val="5"/>
            <w:tcBorders>
              <w:left w:val="nil"/>
              <w:right w:val="nil"/>
            </w:tcBorders>
          </w:tcPr>
          <w:p w:rsidR="00C44338" w:rsidRPr="00903CEC" w:rsidRDefault="00C44338" w:rsidP="000735C8">
            <w:pPr>
              <w:rPr>
                <w:rFonts w:cs="Arial"/>
                <w:b/>
                <w:sz w:val="4"/>
                <w:szCs w:val="4"/>
              </w:rPr>
            </w:pPr>
          </w:p>
        </w:tc>
      </w:tr>
      <w:tr w:rsidR="00DA234D" w:rsidRPr="00974703" w:rsidTr="00903CEC">
        <w:trPr>
          <w:trHeight w:val="1191"/>
        </w:trPr>
        <w:tc>
          <w:tcPr>
            <w:tcW w:w="9606" w:type="dxa"/>
            <w:gridSpan w:val="5"/>
            <w:vAlign w:val="center"/>
          </w:tcPr>
          <w:p w:rsidR="00DA234D" w:rsidRPr="00057828" w:rsidRDefault="006A12EB" w:rsidP="00903CEC">
            <w:pPr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Anschläger</w:t>
            </w:r>
          </w:p>
          <w:p w:rsidR="00903CEC" w:rsidRDefault="00DA234D" w:rsidP="00903CEC">
            <w:pPr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t>Folgende Beschäftigte sind durch A</w:t>
            </w:r>
            <w:r w:rsidR="006A12EB" w:rsidRPr="00057828">
              <w:rPr>
                <w:rFonts w:cs="Arial"/>
                <w:sz w:val="20"/>
                <w:szCs w:val="20"/>
              </w:rPr>
              <w:t xml:space="preserve">usbildung bzw. Unterweisung zum Anschlagen von Lasten </w:t>
            </w:r>
            <w:r w:rsidRPr="00057828">
              <w:rPr>
                <w:rFonts w:cs="Arial"/>
                <w:sz w:val="20"/>
                <w:szCs w:val="20"/>
              </w:rPr>
              <w:t>befähigt</w:t>
            </w:r>
            <w:r w:rsidR="006A12EB" w:rsidRPr="00057828">
              <w:rPr>
                <w:rFonts w:cs="Arial"/>
                <w:sz w:val="20"/>
                <w:szCs w:val="20"/>
              </w:rPr>
              <w:t xml:space="preserve"> und verantwortlich</w:t>
            </w:r>
            <w:r w:rsidRPr="00057828">
              <w:rPr>
                <w:rFonts w:cs="Arial"/>
                <w:sz w:val="20"/>
                <w:szCs w:val="20"/>
              </w:rPr>
              <w:t>.</w:t>
            </w:r>
            <w:r w:rsidR="00C44338" w:rsidRPr="00057828">
              <w:rPr>
                <w:rFonts w:cs="Arial"/>
                <w:sz w:val="20"/>
                <w:szCs w:val="20"/>
              </w:rPr>
              <w:t xml:space="preserve"> </w:t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</w:p>
          <w:p w:rsidR="00DA234D" w:rsidRPr="00057828" w:rsidRDefault="00C44338" w:rsidP="00903CEC">
            <w:pPr>
              <w:jc w:val="right"/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sym w:font="Webdings" w:char="F069"/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Pr="00057828">
              <w:rPr>
                <w:rFonts w:cs="Arial"/>
                <w:i/>
                <w:sz w:val="20"/>
                <w:szCs w:val="20"/>
              </w:rPr>
              <w:t>Pflichtenheft „Personal“: Anschlagen von Lasten</w:t>
            </w:r>
          </w:p>
        </w:tc>
      </w:tr>
      <w:tr w:rsidR="00DA234D" w:rsidRPr="00974703" w:rsidTr="00903CEC">
        <w:tc>
          <w:tcPr>
            <w:tcW w:w="3652" w:type="dxa"/>
            <w:gridSpan w:val="2"/>
            <w:vAlign w:val="center"/>
          </w:tcPr>
          <w:p w:rsidR="00DA234D" w:rsidRPr="00057828" w:rsidRDefault="00DA234D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Name</w:t>
            </w:r>
          </w:p>
        </w:tc>
        <w:tc>
          <w:tcPr>
            <w:tcW w:w="3827" w:type="dxa"/>
            <w:gridSpan w:val="2"/>
            <w:vAlign w:val="center"/>
          </w:tcPr>
          <w:p w:rsidR="00DA234D" w:rsidRPr="00057828" w:rsidRDefault="00DA234D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Vorname</w:t>
            </w:r>
          </w:p>
        </w:tc>
        <w:tc>
          <w:tcPr>
            <w:tcW w:w="2127" w:type="dxa"/>
            <w:vAlign w:val="center"/>
          </w:tcPr>
          <w:p w:rsidR="00DA234D" w:rsidRPr="00057828" w:rsidRDefault="004C1A11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Ausstellungsdatum Nachweis</w:t>
            </w:r>
          </w:p>
        </w:tc>
      </w:tr>
      <w:tr w:rsidR="00DA234D" w:rsidRPr="00974703" w:rsidTr="00903CEC">
        <w:sdt>
          <w:sdtPr>
            <w:rPr>
              <w:rFonts w:cs="Arial"/>
              <w:sz w:val="20"/>
              <w:szCs w:val="20"/>
            </w:rPr>
            <w:id w:val="-1375532268"/>
            <w:placeholder>
              <w:docPart w:val="690173D02A7B4E358725ADD6C6F77279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668202473"/>
            <w:placeholder>
              <w:docPart w:val="0235FBAFF96646FDAD71D52416505D3A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482044724"/>
            <w:placeholder>
              <w:docPart w:val="147FD9A946114B11A02A9156DF3A4D60"/>
            </w:placeholder>
            <w:showingPlcHdr/>
          </w:sdtPr>
          <w:sdtEndPr/>
          <w:sdtContent>
            <w:tc>
              <w:tcPr>
                <w:tcW w:w="2127" w:type="dxa"/>
              </w:tcPr>
              <w:p w:rsidR="00DA234D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DA234D" w:rsidRPr="00974703" w:rsidTr="00903CEC">
        <w:sdt>
          <w:sdtPr>
            <w:rPr>
              <w:rFonts w:cs="Arial"/>
              <w:sz w:val="20"/>
              <w:szCs w:val="20"/>
            </w:rPr>
            <w:id w:val="1441801226"/>
            <w:placeholder>
              <w:docPart w:val="5BD1EE53C2014D1C9FC8BD1F4CDFBA04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2142918706"/>
            <w:placeholder>
              <w:docPart w:val="577B798120D54E3F8B16FE5A1402820A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213475984"/>
            <w:placeholder>
              <w:docPart w:val="F2815FF3D4774652BAF65E531951E7A1"/>
            </w:placeholder>
            <w:showingPlcHdr/>
          </w:sdtPr>
          <w:sdtEndPr/>
          <w:sdtContent>
            <w:tc>
              <w:tcPr>
                <w:tcW w:w="2127" w:type="dxa"/>
              </w:tcPr>
              <w:p w:rsidR="00DA234D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DA234D" w:rsidRPr="00974703" w:rsidTr="00903CEC">
        <w:sdt>
          <w:sdtPr>
            <w:rPr>
              <w:rFonts w:cs="Arial"/>
              <w:sz w:val="20"/>
              <w:szCs w:val="20"/>
            </w:rPr>
            <w:id w:val="1976331349"/>
            <w:placeholder>
              <w:docPart w:val="4542BF317B9F4D9CAF54D418F05D425C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2128728147"/>
            <w:placeholder>
              <w:docPart w:val="2A25D6310E48431B9B2DB6CEE6A2B31C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603176306"/>
            <w:placeholder>
              <w:docPart w:val="60E909706BA244C0AACCA2A97E622ABE"/>
            </w:placeholder>
            <w:showingPlcHdr/>
          </w:sdtPr>
          <w:sdtEndPr/>
          <w:sdtContent>
            <w:tc>
              <w:tcPr>
                <w:tcW w:w="2127" w:type="dxa"/>
              </w:tcPr>
              <w:p w:rsidR="00DA234D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DA234D" w:rsidRPr="00974703" w:rsidTr="00903CEC">
        <w:sdt>
          <w:sdtPr>
            <w:rPr>
              <w:rFonts w:cs="Arial"/>
              <w:sz w:val="20"/>
              <w:szCs w:val="20"/>
            </w:rPr>
            <w:id w:val="1572161220"/>
            <w:placeholder>
              <w:docPart w:val="98D7BE0E960247C582169868C6E2B27E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526148910"/>
            <w:placeholder>
              <w:docPart w:val="5A1AA44FC0F74EB98D0CBB4425AA4C9D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579861167"/>
            <w:placeholder>
              <w:docPart w:val="C07B922377834FDC8D5F2D0578002327"/>
            </w:placeholder>
            <w:showingPlcHdr/>
          </w:sdtPr>
          <w:sdtEndPr/>
          <w:sdtContent>
            <w:tc>
              <w:tcPr>
                <w:tcW w:w="2127" w:type="dxa"/>
              </w:tcPr>
              <w:p w:rsidR="00DA234D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DA234D" w:rsidRPr="00974703" w:rsidTr="00903CEC">
        <w:sdt>
          <w:sdtPr>
            <w:rPr>
              <w:rFonts w:cs="Arial"/>
              <w:sz w:val="20"/>
              <w:szCs w:val="20"/>
            </w:rPr>
            <w:id w:val="1146244883"/>
            <w:placeholder>
              <w:docPart w:val="5522D59DC34C4930A664EA7EF12A29CD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126300826"/>
            <w:placeholder>
              <w:docPart w:val="EC92662FAF7F477F885C9B4B19F3CEB0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2014213745"/>
            <w:placeholder>
              <w:docPart w:val="C4030A5962FF4906B285FF3280758C39"/>
            </w:placeholder>
            <w:showingPlcHdr/>
          </w:sdtPr>
          <w:sdtEndPr/>
          <w:sdtContent>
            <w:tc>
              <w:tcPr>
                <w:tcW w:w="2127" w:type="dxa"/>
              </w:tcPr>
              <w:p w:rsidR="00DA234D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12515E" w:rsidRPr="00974703" w:rsidTr="00974703">
        <w:trPr>
          <w:trHeight w:val="85"/>
        </w:trPr>
        <w:tc>
          <w:tcPr>
            <w:tcW w:w="9606" w:type="dxa"/>
            <w:gridSpan w:val="5"/>
            <w:tcBorders>
              <w:left w:val="nil"/>
              <w:right w:val="nil"/>
            </w:tcBorders>
          </w:tcPr>
          <w:p w:rsidR="0012515E" w:rsidRPr="00903CEC" w:rsidRDefault="0012515E" w:rsidP="00974703">
            <w:pPr>
              <w:rPr>
                <w:rFonts w:cs="Arial"/>
                <w:b/>
                <w:sz w:val="4"/>
                <w:szCs w:val="4"/>
              </w:rPr>
            </w:pPr>
          </w:p>
        </w:tc>
      </w:tr>
      <w:tr w:rsidR="0012515E" w:rsidRPr="00974703" w:rsidTr="00903CEC">
        <w:trPr>
          <w:trHeight w:val="1191"/>
        </w:trPr>
        <w:tc>
          <w:tcPr>
            <w:tcW w:w="9606" w:type="dxa"/>
            <w:gridSpan w:val="5"/>
            <w:vAlign w:val="center"/>
          </w:tcPr>
          <w:p w:rsidR="0012515E" w:rsidRPr="00057828" w:rsidRDefault="0012515E" w:rsidP="00903CEC">
            <w:pPr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Schweißer (mit Ausbildung, Qualifikation)</w:t>
            </w:r>
          </w:p>
          <w:p w:rsidR="00903CEC" w:rsidRDefault="0012515E" w:rsidP="00903CEC">
            <w:pPr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t xml:space="preserve">Folgende Beschäftigte sind durch Ausbildung bzw. Unterweisung zum Schweißen befähigt und verantwortlich. </w:t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  <w:t xml:space="preserve">          </w:t>
            </w:r>
          </w:p>
          <w:p w:rsidR="0012515E" w:rsidRPr="00057828" w:rsidRDefault="0012515E" w:rsidP="00903CEC">
            <w:pPr>
              <w:jc w:val="right"/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sym w:font="Webdings" w:char="F069"/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Pr="00057828">
              <w:rPr>
                <w:rFonts w:cs="Arial"/>
                <w:i/>
                <w:sz w:val="20"/>
                <w:szCs w:val="20"/>
              </w:rPr>
              <w:t>Pflichtenheft „Personal“: Schweißqualifikation</w:t>
            </w:r>
          </w:p>
        </w:tc>
      </w:tr>
      <w:tr w:rsidR="0012515E" w:rsidRPr="00974703" w:rsidTr="00903CEC">
        <w:tc>
          <w:tcPr>
            <w:tcW w:w="3652" w:type="dxa"/>
            <w:gridSpan w:val="2"/>
            <w:vAlign w:val="center"/>
          </w:tcPr>
          <w:p w:rsidR="0012515E" w:rsidRPr="00057828" w:rsidRDefault="0012515E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Name</w:t>
            </w:r>
          </w:p>
        </w:tc>
        <w:tc>
          <w:tcPr>
            <w:tcW w:w="3827" w:type="dxa"/>
            <w:gridSpan w:val="2"/>
            <w:vAlign w:val="center"/>
          </w:tcPr>
          <w:p w:rsidR="0012515E" w:rsidRPr="00057828" w:rsidRDefault="0012515E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Vorname</w:t>
            </w:r>
          </w:p>
        </w:tc>
        <w:tc>
          <w:tcPr>
            <w:tcW w:w="2127" w:type="dxa"/>
            <w:vAlign w:val="center"/>
          </w:tcPr>
          <w:p w:rsidR="0012515E" w:rsidRPr="00057828" w:rsidRDefault="004C1A11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Ausstellungsdatum Nachweis</w:t>
            </w:r>
          </w:p>
        </w:tc>
      </w:tr>
      <w:tr w:rsidR="0012515E" w:rsidRPr="00974703" w:rsidTr="00903CEC">
        <w:sdt>
          <w:sdtPr>
            <w:rPr>
              <w:rFonts w:cs="Arial"/>
              <w:sz w:val="20"/>
              <w:szCs w:val="20"/>
            </w:rPr>
            <w:id w:val="294880580"/>
            <w:placeholder>
              <w:docPart w:val="183E255BF85B43248EF3A7E3035DA9B5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701707259"/>
            <w:placeholder>
              <w:docPart w:val="D4FD44640B2F4890BFC7E07CF6598634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525633713"/>
            <w:placeholder>
              <w:docPart w:val="E218A5E2DB35477793161EDDC266636A"/>
            </w:placeholder>
            <w:showingPlcHdr/>
          </w:sdtPr>
          <w:sdtEndPr/>
          <w:sdtContent>
            <w:tc>
              <w:tcPr>
                <w:tcW w:w="2127" w:type="dxa"/>
              </w:tcPr>
              <w:p w:rsidR="0012515E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12515E" w:rsidRPr="00974703" w:rsidTr="00903CEC">
        <w:sdt>
          <w:sdtPr>
            <w:rPr>
              <w:rFonts w:cs="Arial"/>
              <w:sz w:val="20"/>
              <w:szCs w:val="20"/>
            </w:rPr>
            <w:id w:val="-1827508918"/>
            <w:placeholder>
              <w:docPart w:val="E02664CF2F3D428C884EC22D992F055F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797176465"/>
            <w:placeholder>
              <w:docPart w:val="18A90A72F76B428ABB3277CC3FDC3BF8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315069312"/>
            <w:placeholder>
              <w:docPart w:val="E8529F2329CD438B8A80290CBEA63185"/>
            </w:placeholder>
            <w:showingPlcHdr/>
          </w:sdtPr>
          <w:sdtEndPr/>
          <w:sdtContent>
            <w:tc>
              <w:tcPr>
                <w:tcW w:w="2127" w:type="dxa"/>
              </w:tcPr>
              <w:p w:rsidR="0012515E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12515E" w:rsidRPr="00974703" w:rsidTr="00903CEC">
        <w:sdt>
          <w:sdtPr>
            <w:rPr>
              <w:rFonts w:cs="Arial"/>
              <w:sz w:val="20"/>
              <w:szCs w:val="20"/>
            </w:rPr>
            <w:id w:val="709536363"/>
            <w:placeholder>
              <w:docPart w:val="49913889FFA1494EB604D132648E4213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513793268"/>
            <w:placeholder>
              <w:docPart w:val="45FA0679618A451985A88932A72EF641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595660625"/>
            <w:placeholder>
              <w:docPart w:val="83EC84DDF5384490B81862D21E18C92A"/>
            </w:placeholder>
            <w:showingPlcHdr/>
          </w:sdtPr>
          <w:sdtEndPr/>
          <w:sdtContent>
            <w:tc>
              <w:tcPr>
                <w:tcW w:w="2127" w:type="dxa"/>
              </w:tcPr>
              <w:p w:rsidR="0012515E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12515E" w:rsidRPr="00974703" w:rsidTr="00903CEC">
        <w:sdt>
          <w:sdtPr>
            <w:rPr>
              <w:rFonts w:cs="Arial"/>
              <w:sz w:val="20"/>
              <w:szCs w:val="20"/>
            </w:rPr>
            <w:id w:val="-1957090680"/>
            <w:placeholder>
              <w:docPart w:val="E6A8F50FC2D6436BB5A39A682D6A58FE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2076110119"/>
            <w:placeholder>
              <w:docPart w:val="1C3C8DF8946740E4A96367A688D895CE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2005162090"/>
            <w:placeholder>
              <w:docPart w:val="1341FCF6F41F404F8B9DF80504A6A258"/>
            </w:placeholder>
            <w:showingPlcHdr/>
          </w:sdtPr>
          <w:sdtEndPr/>
          <w:sdtContent>
            <w:tc>
              <w:tcPr>
                <w:tcW w:w="2127" w:type="dxa"/>
              </w:tcPr>
              <w:p w:rsidR="0012515E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12515E" w:rsidRPr="00974703" w:rsidTr="00903CEC">
        <w:sdt>
          <w:sdtPr>
            <w:rPr>
              <w:rFonts w:cs="Arial"/>
              <w:sz w:val="20"/>
              <w:szCs w:val="20"/>
            </w:rPr>
            <w:id w:val="1030772238"/>
            <w:placeholder>
              <w:docPart w:val="6E92741E0DB442628804FCB0891CBD8E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320045965"/>
            <w:placeholder>
              <w:docPart w:val="546A8D6B9393498E9AEB777F50C21188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111590494"/>
            <w:placeholder>
              <w:docPart w:val="E61CFE5E9DB34C7A847E5D805CD405C9"/>
            </w:placeholder>
            <w:showingPlcHdr/>
          </w:sdtPr>
          <w:sdtEndPr/>
          <w:sdtContent>
            <w:tc>
              <w:tcPr>
                <w:tcW w:w="2127" w:type="dxa"/>
              </w:tcPr>
              <w:p w:rsidR="0012515E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</w:tbl>
    <w:p w:rsidR="00DA234D" w:rsidRPr="00903CEC" w:rsidRDefault="00DA234D" w:rsidP="00903CEC">
      <w:pPr>
        <w:tabs>
          <w:tab w:val="left" w:pos="3951"/>
        </w:tabs>
        <w:rPr>
          <w:rFonts w:cs="Arial"/>
          <w:sz w:val="4"/>
          <w:szCs w:val="4"/>
        </w:rPr>
      </w:pPr>
    </w:p>
    <w:sectPr w:rsidR="00DA234D" w:rsidRPr="00903CEC" w:rsidSect="00B527E1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248" w:right="992" w:bottom="992" w:left="1276" w:header="283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63F" w:rsidRDefault="0092763F">
      <w:r>
        <w:separator/>
      </w:r>
    </w:p>
  </w:endnote>
  <w:endnote w:type="continuationSeparator" w:id="0">
    <w:p w:rsidR="0092763F" w:rsidRDefault="00927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LT Bold">
    <w:panose1 w:val="02000803040000020003"/>
    <w:charset w:val="00"/>
    <w:family w:val="auto"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Futura LT Condensed">
    <w:panose1 w:val="02000606050000020003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7E1" w:rsidRPr="00B527E1" w:rsidRDefault="00B527E1" w:rsidP="00B527E1">
    <w:pPr>
      <w:spacing w:after="120" w:line="276" w:lineRule="auto"/>
      <w:ind w:right="-1"/>
      <w:jc w:val="center"/>
      <w:rPr>
        <w:rFonts w:eastAsiaTheme="minorHAnsi" w:cs="Arial"/>
        <w:color w:val="777777"/>
        <w:sz w:val="16"/>
        <w:szCs w:val="16"/>
        <w:lang w:eastAsia="en-US"/>
      </w:rPr>
    </w:pPr>
  </w:p>
  <w:p w:rsidR="00B527E1" w:rsidRPr="00B527E1" w:rsidRDefault="0092763F" w:rsidP="00B527E1">
    <w:pPr>
      <w:tabs>
        <w:tab w:val="center" w:pos="4536"/>
        <w:tab w:val="right" w:pos="9072"/>
      </w:tabs>
      <w:jc w:val="right"/>
      <w:rPr>
        <w:rFonts w:eastAsiaTheme="minorEastAsia" w:cs="Arial"/>
        <w:sz w:val="16"/>
        <w:szCs w:val="16"/>
      </w:rPr>
    </w:pPr>
    <w:sdt>
      <w:sdtPr>
        <w:rPr>
          <w:rFonts w:eastAsiaTheme="minorEastAsia" w:cs="Arial"/>
          <w:sz w:val="16"/>
          <w:szCs w:val="16"/>
        </w:rPr>
        <w:id w:val="-32497315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eastAsiaTheme="minorEastAsia" w:cs="Arial"/>
              <w:sz w:val="16"/>
              <w:szCs w:val="16"/>
            </w:rPr>
            <w:id w:val="-1984846508"/>
            <w:docPartObj>
              <w:docPartGallery w:val="Page Numbers (Top of Page)"/>
              <w:docPartUnique/>
            </w:docPartObj>
          </w:sdtPr>
          <w:sdtEndPr/>
          <w:sdtContent>
            <w:r w:rsidR="00B527E1" w:rsidRPr="00B527E1">
              <w:rPr>
                <w:rFonts w:eastAsiaTheme="minorEastAsia" w:cs="Arial"/>
                <w:sz w:val="16"/>
                <w:szCs w:val="16"/>
              </w:rPr>
              <w:t xml:space="preserve">Seite </w:t>
            </w:r>
            <w:r w:rsidR="00B527E1" w:rsidRPr="00B527E1">
              <w:rPr>
                <w:rFonts w:eastAsiaTheme="minorEastAsia" w:cs="Arial"/>
                <w:b/>
                <w:bCs/>
                <w:sz w:val="16"/>
                <w:szCs w:val="16"/>
              </w:rPr>
              <w:fldChar w:fldCharType="begin"/>
            </w:r>
            <w:r w:rsidR="00B527E1" w:rsidRPr="00B527E1">
              <w:rPr>
                <w:rFonts w:eastAsiaTheme="minorEastAsia" w:cs="Arial"/>
                <w:b/>
                <w:bCs/>
                <w:sz w:val="16"/>
                <w:szCs w:val="16"/>
              </w:rPr>
              <w:instrText>PAGE</w:instrText>
            </w:r>
            <w:r w:rsidR="00B527E1" w:rsidRPr="00B527E1">
              <w:rPr>
                <w:rFonts w:eastAsiaTheme="minorEastAsia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eastAsiaTheme="minorEastAsia" w:cs="Arial"/>
                <w:b/>
                <w:bCs/>
                <w:noProof/>
                <w:sz w:val="16"/>
                <w:szCs w:val="16"/>
              </w:rPr>
              <w:t>1</w:t>
            </w:r>
            <w:r w:rsidR="00B527E1" w:rsidRPr="00B527E1">
              <w:rPr>
                <w:rFonts w:eastAsiaTheme="minorEastAsia" w:cs="Arial"/>
                <w:b/>
                <w:bCs/>
                <w:sz w:val="16"/>
                <w:szCs w:val="16"/>
              </w:rPr>
              <w:fldChar w:fldCharType="end"/>
            </w:r>
            <w:r w:rsidR="00B527E1" w:rsidRPr="00B527E1">
              <w:rPr>
                <w:rFonts w:eastAsiaTheme="minorEastAsia" w:cs="Arial"/>
                <w:sz w:val="16"/>
                <w:szCs w:val="16"/>
              </w:rPr>
              <w:t xml:space="preserve"> von </w:t>
            </w:r>
            <w:r w:rsidR="00B527E1" w:rsidRPr="00B527E1">
              <w:rPr>
                <w:rFonts w:eastAsiaTheme="minorEastAsia" w:cs="Arial"/>
                <w:b/>
                <w:bCs/>
                <w:sz w:val="16"/>
                <w:szCs w:val="16"/>
              </w:rPr>
              <w:fldChar w:fldCharType="begin"/>
            </w:r>
            <w:r w:rsidR="00B527E1" w:rsidRPr="00B527E1">
              <w:rPr>
                <w:rFonts w:eastAsiaTheme="minorEastAsia" w:cs="Arial"/>
                <w:b/>
                <w:bCs/>
                <w:sz w:val="16"/>
                <w:szCs w:val="16"/>
              </w:rPr>
              <w:instrText>NUMPAGES</w:instrText>
            </w:r>
            <w:r w:rsidR="00B527E1" w:rsidRPr="00B527E1">
              <w:rPr>
                <w:rFonts w:eastAsiaTheme="minorEastAsia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eastAsiaTheme="minorEastAsia" w:cs="Arial"/>
                <w:b/>
                <w:bCs/>
                <w:noProof/>
                <w:sz w:val="16"/>
                <w:szCs w:val="16"/>
              </w:rPr>
              <w:t>2</w:t>
            </w:r>
            <w:r w:rsidR="00B527E1" w:rsidRPr="00B527E1">
              <w:rPr>
                <w:rFonts w:eastAsiaTheme="minorEastAsia"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:rsidR="00B527E1" w:rsidRPr="00B527E1" w:rsidRDefault="00B527E1" w:rsidP="00B527E1">
    <w:pPr>
      <w:tabs>
        <w:tab w:val="left" w:pos="3705"/>
      </w:tabs>
      <w:spacing w:after="120" w:line="276" w:lineRule="auto"/>
      <w:ind w:right="-1"/>
      <w:rPr>
        <w:rFonts w:ascii="Futura LT Medium" w:eastAsiaTheme="minorHAnsi" w:hAnsi="Futura LT Medium" w:cstheme="minorBidi"/>
        <w:color w:val="777777"/>
        <w:sz w:val="16"/>
        <w:szCs w:val="16"/>
        <w:lang w:eastAsia="en-US"/>
      </w:rPr>
    </w:pPr>
    <w:r w:rsidRPr="00B527E1">
      <w:rPr>
        <w:rFonts w:ascii="Futura LT Medium" w:eastAsiaTheme="minorHAnsi" w:hAnsi="Futura LT Medium" w:cstheme="minorBidi"/>
        <w:color w:val="777777"/>
        <w:sz w:val="16"/>
        <w:szCs w:val="16"/>
        <w:lang w:eastAsia="en-US"/>
      </w:rPr>
      <w:tab/>
    </w:r>
  </w:p>
  <w:p w:rsidR="00903CEC" w:rsidRPr="00B527E1" w:rsidRDefault="00903CEC" w:rsidP="00B527E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63F" w:rsidRDefault="0092763F">
      <w:r>
        <w:separator/>
      </w:r>
    </w:p>
  </w:footnote>
  <w:footnote w:type="continuationSeparator" w:id="0">
    <w:p w:rsidR="0092763F" w:rsidRDefault="00927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CEC" w:rsidRDefault="0092763F">
    <w:pPr>
      <w:pStyle w:val="Kopfzeile"/>
    </w:pPr>
    <w:r>
      <w:rPr>
        <w:noProof/>
      </w:rPr>
      <w:pict w14:anchorId="55F54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22127" o:spid="_x0000_s2067" type="#_x0000_t75" style="position:absolute;margin-left:0;margin-top:0;width:432.25pt;height:432.25pt;z-index:-251641856;mso-position-horizontal:center;mso-position-horizontal-relative:margin;mso-position-vertical:center;mso-position-vertical-relative:margin" o:allowincell="f">
          <v:imagedata r:id="rId1" o:title="Logo_KKI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7E1" w:rsidRPr="00B527E1" w:rsidRDefault="0092763F" w:rsidP="00B527E1">
    <w:pPr>
      <w:tabs>
        <w:tab w:val="center" w:pos="4536"/>
        <w:tab w:val="right" w:pos="9072"/>
      </w:tabs>
      <w:rPr>
        <w:rFonts w:eastAsiaTheme="minorEastAsia" w:cstheme="minorBidi"/>
        <w:sz w:val="18"/>
        <w:szCs w:val="22"/>
      </w:rPr>
    </w:pPr>
    <w:r w:rsidRPr="00B527E1">
      <w:rPr>
        <w:rFonts w:eastAsiaTheme="minorEastAsia" w:cstheme="minorBidi"/>
        <w:noProof/>
        <w:sz w:val="18"/>
        <w:szCs w:val="22"/>
      </w:rPr>
      <w:drawing>
        <wp:anchor distT="0" distB="0" distL="114300" distR="114300" simplePos="0" relativeHeight="251709440" behindDoc="0" locked="0" layoutInCell="1" allowOverlap="1" wp14:anchorId="2B3DDDCA" wp14:editId="7F724920">
          <wp:simplePos x="0" y="0"/>
          <wp:positionH relativeFrom="margin">
            <wp:posOffset>4173855</wp:posOffset>
          </wp:positionH>
          <wp:positionV relativeFrom="topMargin">
            <wp:posOffset>224155</wp:posOffset>
          </wp:positionV>
          <wp:extent cx="2061210" cy="323850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121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27E1" w:rsidRPr="00B527E1" w:rsidRDefault="00B527E1" w:rsidP="00B527E1">
    <w:pPr>
      <w:tabs>
        <w:tab w:val="center" w:pos="4536"/>
        <w:tab w:val="right" w:pos="9072"/>
      </w:tabs>
      <w:rPr>
        <w:rFonts w:eastAsiaTheme="minorEastAsia" w:cstheme="minorBidi"/>
        <w:sz w:val="18"/>
        <w:szCs w:val="22"/>
      </w:rPr>
    </w:pPr>
    <w:r w:rsidRPr="00B527E1">
      <w:rPr>
        <w:rFonts w:eastAsiaTheme="minorEastAsia" w:cstheme="minorBidi"/>
        <w:noProof/>
        <w:sz w:val="18"/>
        <w:szCs w:val="22"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5E6C3A0C" wp14:editId="78FBCE13">
              <wp:simplePos x="0" y="0"/>
              <wp:positionH relativeFrom="margin">
                <wp:posOffset>2924</wp:posOffset>
              </wp:positionH>
              <wp:positionV relativeFrom="page">
                <wp:posOffset>712381</wp:posOffset>
              </wp:positionV>
              <wp:extent cx="6113145" cy="0"/>
              <wp:effectExtent l="0" t="0" r="0" b="0"/>
              <wp:wrapNone/>
              <wp:docPr id="2092243687" name="Gerader Verbinde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1131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2C5F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Gerader Verbinder 3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.25pt,56.1pt" to="481.6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" strokecolor="#002c5f" strokeweight=".5pt">
              <w10:wrap anchorx="margin" anchory="page"/>
            </v:line>
          </w:pict>
        </mc:Fallback>
      </mc:AlternateContent>
    </w:r>
  </w:p>
  <w:tbl>
    <w:tblPr>
      <w:tblW w:w="10773" w:type="dxa"/>
      <w:tblLayout w:type="fixed"/>
      <w:tblLook w:val="04A0" w:firstRow="1" w:lastRow="0" w:firstColumn="1" w:lastColumn="0" w:noHBand="0" w:noVBand="1"/>
    </w:tblPr>
    <w:tblGrid>
      <w:gridCol w:w="2093"/>
      <w:gridCol w:w="4819"/>
      <w:gridCol w:w="3861"/>
    </w:tblGrid>
    <w:tr w:rsidR="00B527E1" w:rsidRPr="00B527E1" w:rsidTr="0092763F">
      <w:trPr>
        <w:trHeight w:val="243"/>
      </w:trPr>
      <w:tc>
        <w:tcPr>
          <w:tcW w:w="2093" w:type="dxa"/>
          <w:vAlign w:val="center"/>
          <w:hideMark/>
        </w:tcPr>
        <w:p w:rsidR="00B527E1" w:rsidRPr="00B527E1" w:rsidRDefault="00B527E1" w:rsidP="0092763F">
          <w:pPr>
            <w:spacing w:line="276" w:lineRule="auto"/>
            <w:rPr>
              <w:rFonts w:eastAsiaTheme="minorHAnsi" w:cs="Arial"/>
              <w:color w:val="808080" w:themeColor="background1" w:themeShade="80"/>
              <w:sz w:val="18"/>
              <w:szCs w:val="22"/>
              <w:lang w:eastAsia="en-US"/>
            </w:rPr>
          </w:pPr>
          <w:r w:rsidRPr="00B527E1">
            <w:rPr>
              <w:rFonts w:eastAsiaTheme="minorHAnsi" w:cs="Arial"/>
              <w:color w:val="808080" w:themeColor="background1" w:themeShade="80"/>
              <w:sz w:val="20"/>
              <w:szCs w:val="22"/>
              <w:lang w:eastAsia="en-US"/>
            </w:rPr>
            <w:t xml:space="preserve">KKI-Nr.:  </w:t>
          </w:r>
          <w:sdt>
            <w:sdtPr>
              <w:rPr>
                <w:rFonts w:eastAsiaTheme="minorHAnsi" w:cs="Arial"/>
                <w:color w:val="808080" w:themeColor="background1" w:themeShade="80"/>
                <w:sz w:val="20"/>
                <w:szCs w:val="22"/>
                <w:lang w:eastAsia="en-US"/>
              </w:rPr>
              <w:alias w:val="Proj.-Nr."/>
              <w:tag w:val="Proj.-Nr."/>
              <w:id w:val="-62260540"/>
              <w:placeholder/>
            </w:sdtPr>
            <w:sdtEndPr/>
            <w:sdtContent>
              <w:r w:rsidR="0092763F">
                <w:rPr>
                  <w:rFonts w:eastAsiaTheme="minorHAnsi" w:cs="Arial"/>
                  <w:color w:val="777777"/>
                  <w:sz w:val="20"/>
                  <w:szCs w:val="20"/>
                  <w:lang w:eastAsia="en-US"/>
                </w:rPr>
                <w:t>20250408</w:t>
              </w:r>
            </w:sdtContent>
          </w:sdt>
        </w:p>
      </w:tc>
      <w:sdt>
        <w:sdtPr>
          <w:rPr>
            <w:rFonts w:ascii="Futura LT Condensed" w:eastAsiaTheme="minorHAnsi" w:hAnsi="Futura LT Condensed" w:cs="Calibri"/>
            <w:color w:val="808080" w:themeColor="background1" w:themeShade="80"/>
            <w:sz w:val="18"/>
            <w:szCs w:val="22"/>
            <w:lang w:eastAsia="en-US"/>
          </w:rPr>
          <w:alias w:val="Proj.-Name"/>
          <w:tag w:val="Proj.-Name"/>
          <w:id w:val="-1647892193"/>
          <w:placeholder/>
        </w:sdtPr>
        <w:sdtEndPr/>
        <w:sdtContent>
          <w:tc>
            <w:tcPr>
              <w:tcW w:w="4819" w:type="dxa"/>
              <w:vAlign w:val="center"/>
              <w:hideMark/>
            </w:tcPr>
            <w:p w:rsidR="00B527E1" w:rsidRPr="00B527E1" w:rsidRDefault="0092763F" w:rsidP="00B527E1">
              <w:pPr>
                <w:spacing w:line="276" w:lineRule="auto"/>
                <w:rPr>
                  <w:rFonts w:ascii="Futura LT Condensed" w:eastAsiaTheme="minorHAnsi" w:hAnsi="Futura LT Condensed" w:cs="Calibri"/>
                  <w:color w:val="808080" w:themeColor="background1" w:themeShade="80"/>
                  <w:sz w:val="18"/>
                  <w:szCs w:val="22"/>
                  <w:lang w:eastAsia="en-US"/>
                </w:rPr>
              </w:pPr>
              <w:r>
                <w:rPr>
                  <w:rFonts w:cs="Arial"/>
                  <w:color w:val="777777"/>
                  <w:sz w:val="20"/>
                  <w:szCs w:val="20"/>
                </w:rPr>
                <w:t>Aachen, Pauwelsstr. UKA techn. Anbindung OIP</w:t>
              </w:r>
            </w:p>
          </w:tc>
        </w:sdtContent>
      </w:sdt>
      <w:tc>
        <w:tcPr>
          <w:tcW w:w="3861" w:type="dxa"/>
          <w:vAlign w:val="center"/>
        </w:tcPr>
        <w:p w:rsidR="00B527E1" w:rsidRPr="00B527E1" w:rsidRDefault="00B527E1" w:rsidP="00B527E1">
          <w:pPr>
            <w:tabs>
              <w:tab w:val="left" w:pos="180"/>
            </w:tabs>
            <w:spacing w:line="276" w:lineRule="auto"/>
            <w:rPr>
              <w:rFonts w:eastAsiaTheme="minorHAnsi" w:cs="Arial"/>
              <w:color w:val="777777"/>
              <w:sz w:val="20"/>
              <w:szCs w:val="20"/>
              <w:lang w:eastAsia="en-US"/>
            </w:rPr>
          </w:pPr>
          <w:r w:rsidRPr="00B527E1">
            <w:rPr>
              <w:rFonts w:eastAsiaTheme="minorHAnsi" w:cs="Arial"/>
              <w:color w:val="777777"/>
              <w:sz w:val="20"/>
              <w:szCs w:val="20"/>
              <w:lang w:eastAsia="en-US"/>
            </w:rPr>
            <w:tab/>
          </w:r>
        </w:p>
      </w:tc>
    </w:tr>
  </w:tbl>
  <w:p w:rsidR="00B527E1" w:rsidRPr="00B527E1" w:rsidRDefault="00B527E1" w:rsidP="00B527E1">
    <w:pPr>
      <w:tabs>
        <w:tab w:val="center" w:pos="4536"/>
        <w:tab w:val="right" w:pos="9072"/>
      </w:tabs>
      <w:rPr>
        <w:rFonts w:eastAsiaTheme="minorEastAsia" w:cstheme="minorBidi"/>
        <w:sz w:val="18"/>
        <w:szCs w:val="22"/>
      </w:rPr>
    </w:pPr>
  </w:p>
  <w:p w:rsidR="00903CEC" w:rsidRPr="00B527E1" w:rsidRDefault="00903CEC" w:rsidP="00B527E1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CEC" w:rsidRDefault="0092763F">
    <w:pPr>
      <w:pStyle w:val="Kopfzeile"/>
    </w:pPr>
    <w:r>
      <w:rPr>
        <w:noProof/>
      </w:rPr>
      <w:pict w14:anchorId="201C99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22126" o:spid="_x0000_s2066" type="#_x0000_t75" style="position:absolute;margin-left:0;margin-top:0;width:432.25pt;height:432.25pt;z-index:-251642880;mso-position-horizontal:center;mso-position-horizontal-relative:margin;mso-position-vertical:center;mso-position-vertical-relative:margin" o:allowincell="f">
          <v:imagedata r:id="rId1" o:title="Logo_KKI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559E3"/>
    <w:multiLevelType w:val="hybridMultilevel"/>
    <w:tmpl w:val="50D67B56"/>
    <w:lvl w:ilvl="0" w:tplc="1C58CD4E">
      <w:start w:val="1"/>
      <w:numFmt w:val="bullet"/>
      <w:pStyle w:val="TextAufzhlung"/>
      <w:lvlText w:val="•"/>
      <w:lvlJc w:val="left"/>
      <w:pPr>
        <w:tabs>
          <w:tab w:val="num" w:pos="992"/>
        </w:tabs>
        <w:ind w:left="992" w:hanging="425"/>
      </w:pPr>
      <w:rPr>
        <w:rFonts w:ascii="Futura LT Medium" w:hAnsi="Futura LT Medium" w:hint="default"/>
        <w:b w:val="0"/>
        <w:i w:val="0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F46729"/>
    <w:multiLevelType w:val="hybridMultilevel"/>
    <w:tmpl w:val="71F05DEC"/>
    <w:lvl w:ilvl="0" w:tplc="8F368128">
      <w:start w:val="1"/>
      <w:numFmt w:val="decimal"/>
      <w:lvlText w:val="%1."/>
      <w:lvlJc w:val="left"/>
      <w:pPr>
        <w:ind w:left="786" w:hanging="36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A607071"/>
    <w:multiLevelType w:val="hybridMultilevel"/>
    <w:tmpl w:val="F3FE13E0"/>
    <w:lvl w:ilvl="0" w:tplc="E03031C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FFC0EE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forms" w:enforcement="1"/>
  <w:defaultTabStop w:val="709"/>
  <w:hyphenationZone w:val="425"/>
  <w:doNotHyphenateCaps/>
  <w:drawingGridHorizontalSpacing w:val="57"/>
  <w:drawingGridVerticalSpacing w:val="40"/>
  <w:displayHorizontalDrawingGridEvery w:val="0"/>
  <w:displayVerticalDrawingGridEvery w:val="2"/>
  <w:noPunctuationKerning/>
  <w:characterSpacingControl w:val="doNotCompress"/>
  <w:hdrShapeDefaults>
    <o:shapedefaults v:ext="edit" spidmax="2068">
      <o:colormru v:ext="edit" colors="#0f1e50,#b3b3b3,#777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63F"/>
    <w:rsid w:val="00004259"/>
    <w:rsid w:val="000154F8"/>
    <w:rsid w:val="00057828"/>
    <w:rsid w:val="00064B02"/>
    <w:rsid w:val="000735C8"/>
    <w:rsid w:val="00084C4A"/>
    <w:rsid w:val="000C6771"/>
    <w:rsid w:val="0012515E"/>
    <w:rsid w:val="001253C4"/>
    <w:rsid w:val="00147CB1"/>
    <w:rsid w:val="00150A04"/>
    <w:rsid w:val="0015525E"/>
    <w:rsid w:val="00161E77"/>
    <w:rsid w:val="00166BDA"/>
    <w:rsid w:val="00181D49"/>
    <w:rsid w:val="0019736B"/>
    <w:rsid w:val="001C1D32"/>
    <w:rsid w:val="001D2C86"/>
    <w:rsid w:val="00214538"/>
    <w:rsid w:val="00216D83"/>
    <w:rsid w:val="00220596"/>
    <w:rsid w:val="00230D6E"/>
    <w:rsid w:val="00260B2D"/>
    <w:rsid w:val="00264DE7"/>
    <w:rsid w:val="0029160A"/>
    <w:rsid w:val="002938EB"/>
    <w:rsid w:val="002D7B0E"/>
    <w:rsid w:val="002F5477"/>
    <w:rsid w:val="003006A1"/>
    <w:rsid w:val="00321A22"/>
    <w:rsid w:val="003505AD"/>
    <w:rsid w:val="00361AC6"/>
    <w:rsid w:val="003810D1"/>
    <w:rsid w:val="003A3A0E"/>
    <w:rsid w:val="003B2766"/>
    <w:rsid w:val="003D34E9"/>
    <w:rsid w:val="003E651A"/>
    <w:rsid w:val="00421629"/>
    <w:rsid w:val="004349D9"/>
    <w:rsid w:val="00474E67"/>
    <w:rsid w:val="004C1A11"/>
    <w:rsid w:val="004D26E4"/>
    <w:rsid w:val="004E0A07"/>
    <w:rsid w:val="004E5749"/>
    <w:rsid w:val="0052458A"/>
    <w:rsid w:val="00534093"/>
    <w:rsid w:val="0054416E"/>
    <w:rsid w:val="00572D6E"/>
    <w:rsid w:val="00576BFC"/>
    <w:rsid w:val="005A04AE"/>
    <w:rsid w:val="005D482F"/>
    <w:rsid w:val="0061062A"/>
    <w:rsid w:val="006464B9"/>
    <w:rsid w:val="006479B3"/>
    <w:rsid w:val="006664E1"/>
    <w:rsid w:val="006A12EB"/>
    <w:rsid w:val="006A6786"/>
    <w:rsid w:val="006C2C88"/>
    <w:rsid w:val="006D608C"/>
    <w:rsid w:val="006E0806"/>
    <w:rsid w:val="00701060"/>
    <w:rsid w:val="00706E45"/>
    <w:rsid w:val="007149ED"/>
    <w:rsid w:val="00754C3D"/>
    <w:rsid w:val="007601FE"/>
    <w:rsid w:val="007C122E"/>
    <w:rsid w:val="00801EBF"/>
    <w:rsid w:val="00812D19"/>
    <w:rsid w:val="00823F6D"/>
    <w:rsid w:val="00840E85"/>
    <w:rsid w:val="00850C07"/>
    <w:rsid w:val="00850E07"/>
    <w:rsid w:val="00865822"/>
    <w:rsid w:val="008A1937"/>
    <w:rsid w:val="008A2DE3"/>
    <w:rsid w:val="008B0F2B"/>
    <w:rsid w:val="008B3A7D"/>
    <w:rsid w:val="00903CEC"/>
    <w:rsid w:val="0092763F"/>
    <w:rsid w:val="00935684"/>
    <w:rsid w:val="009515E9"/>
    <w:rsid w:val="00974703"/>
    <w:rsid w:val="009A70F1"/>
    <w:rsid w:val="009B205F"/>
    <w:rsid w:val="009B447F"/>
    <w:rsid w:val="00A00106"/>
    <w:rsid w:val="00A02538"/>
    <w:rsid w:val="00A535A4"/>
    <w:rsid w:val="00A72D21"/>
    <w:rsid w:val="00A77A8A"/>
    <w:rsid w:val="00A77C05"/>
    <w:rsid w:val="00A90D07"/>
    <w:rsid w:val="00AA4CE0"/>
    <w:rsid w:val="00AF4EE3"/>
    <w:rsid w:val="00AF6C03"/>
    <w:rsid w:val="00B33469"/>
    <w:rsid w:val="00B527E1"/>
    <w:rsid w:val="00B66F3E"/>
    <w:rsid w:val="00B83526"/>
    <w:rsid w:val="00B913AD"/>
    <w:rsid w:val="00C0534A"/>
    <w:rsid w:val="00C11A83"/>
    <w:rsid w:val="00C244A7"/>
    <w:rsid w:val="00C3728F"/>
    <w:rsid w:val="00C419B0"/>
    <w:rsid w:val="00C44338"/>
    <w:rsid w:val="00C55AC9"/>
    <w:rsid w:val="00C6254F"/>
    <w:rsid w:val="00C83A49"/>
    <w:rsid w:val="00CC1036"/>
    <w:rsid w:val="00CE29EC"/>
    <w:rsid w:val="00D2721B"/>
    <w:rsid w:val="00D761B4"/>
    <w:rsid w:val="00DA234D"/>
    <w:rsid w:val="00E17943"/>
    <w:rsid w:val="00E23A7C"/>
    <w:rsid w:val="00E304E4"/>
    <w:rsid w:val="00E30A1C"/>
    <w:rsid w:val="00E32870"/>
    <w:rsid w:val="00E74C31"/>
    <w:rsid w:val="00EB472B"/>
    <w:rsid w:val="00EC310B"/>
    <w:rsid w:val="00EE4783"/>
    <w:rsid w:val="00F1446F"/>
    <w:rsid w:val="00F231D1"/>
    <w:rsid w:val="00F60FFB"/>
    <w:rsid w:val="00F76A53"/>
    <w:rsid w:val="00F97C92"/>
    <w:rsid w:val="00FA3368"/>
    <w:rsid w:val="00F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">
      <o:colormru v:ext="edit" colors="#0f1e50,#b3b3b3,#777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64DE7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61062A"/>
    <w:pPr>
      <w:keepNext/>
      <w:spacing w:line="216" w:lineRule="auto"/>
      <w:jc w:val="right"/>
      <w:outlineLvl w:val="0"/>
    </w:pPr>
    <w:rPr>
      <w:rFonts w:ascii="Futura LT Medium" w:hAnsi="Futura LT Medium"/>
      <w:b/>
      <w:bCs/>
    </w:rPr>
  </w:style>
  <w:style w:type="paragraph" w:styleId="berschrift2">
    <w:name w:val="heading 2"/>
    <w:basedOn w:val="Standard"/>
    <w:next w:val="Standard"/>
    <w:qFormat/>
    <w:rsid w:val="0061062A"/>
    <w:pPr>
      <w:keepNext/>
      <w:tabs>
        <w:tab w:val="left" w:pos="7513"/>
        <w:tab w:val="right" w:pos="8505"/>
      </w:tabs>
      <w:spacing w:line="245" w:lineRule="auto"/>
      <w:jc w:val="right"/>
      <w:outlineLvl w:val="1"/>
    </w:pPr>
    <w:rPr>
      <w:rFonts w:ascii="Futura LT Medium" w:hAnsi="Futura LT Medium"/>
      <w:b/>
      <w:bCs/>
      <w:sz w:val="20"/>
    </w:rPr>
  </w:style>
  <w:style w:type="paragraph" w:styleId="berschrift3">
    <w:name w:val="heading 3"/>
    <w:basedOn w:val="Standard"/>
    <w:next w:val="Standard"/>
    <w:qFormat/>
    <w:rsid w:val="0061062A"/>
    <w:pPr>
      <w:keepNext/>
      <w:tabs>
        <w:tab w:val="right" w:pos="8505"/>
      </w:tabs>
      <w:spacing w:line="245" w:lineRule="auto"/>
      <w:outlineLvl w:val="2"/>
    </w:pPr>
    <w:rPr>
      <w:rFonts w:ascii="Futura LT Medium" w:hAnsi="Futura LT Medium"/>
      <w:b/>
      <w:bCs/>
      <w:sz w:val="20"/>
    </w:rPr>
  </w:style>
  <w:style w:type="paragraph" w:styleId="berschrift7">
    <w:name w:val="heading 7"/>
    <w:basedOn w:val="Standard"/>
    <w:next w:val="Standard"/>
    <w:qFormat/>
    <w:rsid w:val="0061062A"/>
    <w:pPr>
      <w:keepNext/>
      <w:jc w:val="center"/>
      <w:outlineLvl w:val="6"/>
    </w:pPr>
    <w:rPr>
      <w:rFonts w:ascii="Arial Standard" w:hAnsi="Arial Standard"/>
      <w:b/>
      <w:bCs/>
      <w:sz w:val="28"/>
      <w:szCs w:val="50"/>
    </w:rPr>
  </w:style>
  <w:style w:type="paragraph" w:styleId="berschrift8">
    <w:name w:val="heading 8"/>
    <w:basedOn w:val="Standard"/>
    <w:next w:val="Standard"/>
    <w:qFormat/>
    <w:rsid w:val="0061062A"/>
    <w:pPr>
      <w:keepNext/>
      <w:tabs>
        <w:tab w:val="left" w:pos="1140"/>
        <w:tab w:val="left" w:pos="3363"/>
      </w:tabs>
      <w:ind w:right="377"/>
      <w:jc w:val="center"/>
      <w:outlineLvl w:val="7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Aufzhlung">
    <w:name w:val="Text Aufzählung"/>
    <w:basedOn w:val="TextStandard"/>
    <w:rsid w:val="0061062A"/>
    <w:pPr>
      <w:numPr>
        <w:numId w:val="1"/>
      </w:numPr>
    </w:pPr>
  </w:style>
  <w:style w:type="paragraph" w:customStyle="1" w:styleId="TextStandard">
    <w:name w:val="Text Standard"/>
    <w:rsid w:val="0061062A"/>
    <w:pPr>
      <w:tabs>
        <w:tab w:val="right" w:pos="8505"/>
      </w:tabs>
      <w:spacing w:line="245" w:lineRule="auto"/>
    </w:pPr>
    <w:rPr>
      <w:rFonts w:ascii="Futura LT Medium" w:hAnsi="Futura LT Medium"/>
    </w:rPr>
  </w:style>
  <w:style w:type="paragraph" w:styleId="Kopfzeile">
    <w:name w:val="header"/>
    <w:basedOn w:val="Standard"/>
    <w:semiHidden/>
    <w:rsid w:val="0061062A"/>
    <w:pPr>
      <w:tabs>
        <w:tab w:val="center" w:pos="4536"/>
        <w:tab w:val="right" w:pos="9072"/>
      </w:tabs>
    </w:pPr>
  </w:style>
  <w:style w:type="paragraph" w:customStyle="1" w:styleId="Textberschrift1">
    <w:name w:val="Text Überschrift 1"/>
    <w:basedOn w:val="TextStandard"/>
    <w:rsid w:val="0061062A"/>
    <w:rPr>
      <w:rFonts w:ascii="Futura LT Bold" w:hAnsi="Futura LT Bold"/>
      <w:bCs/>
    </w:rPr>
  </w:style>
  <w:style w:type="paragraph" w:customStyle="1" w:styleId="TextAbstand">
    <w:name w:val="Text Abstand"/>
    <w:basedOn w:val="TextStandard"/>
    <w:rsid w:val="0061062A"/>
    <w:pPr>
      <w:spacing w:after="200"/>
    </w:pPr>
    <w:rPr>
      <w:noProof/>
    </w:rPr>
  </w:style>
  <w:style w:type="paragraph" w:customStyle="1" w:styleId="TextTabelle">
    <w:name w:val="Text Tabelle"/>
    <w:basedOn w:val="TextStandard"/>
    <w:rsid w:val="0061062A"/>
    <w:pPr>
      <w:spacing w:line="216" w:lineRule="auto"/>
    </w:pPr>
  </w:style>
  <w:style w:type="paragraph" w:styleId="Fuzeile">
    <w:name w:val="footer"/>
    <w:basedOn w:val="Standard"/>
    <w:link w:val="FuzeileZchn"/>
    <w:uiPriority w:val="99"/>
    <w:rsid w:val="0061062A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sid w:val="0061062A"/>
    <w:rPr>
      <w:color w:val="0000FF"/>
      <w:u w:val="single"/>
    </w:rPr>
  </w:style>
  <w:style w:type="paragraph" w:customStyle="1" w:styleId="berschriftVOF">
    <w:name w:val="Überschrift VOF"/>
    <w:basedOn w:val="berschriftgro"/>
    <w:rsid w:val="0061062A"/>
    <w:pPr>
      <w:jc w:val="right"/>
    </w:pPr>
    <w:rPr>
      <w:rFonts w:ascii="Futura LT Medium" w:hAnsi="Futura LT Medium"/>
    </w:rPr>
  </w:style>
  <w:style w:type="paragraph" w:styleId="Textkrper">
    <w:name w:val="Body Text"/>
    <w:basedOn w:val="Standard"/>
    <w:semiHidden/>
    <w:rsid w:val="0061062A"/>
    <w:pPr>
      <w:tabs>
        <w:tab w:val="left" w:pos="7513"/>
        <w:tab w:val="right" w:pos="8505"/>
      </w:tabs>
      <w:spacing w:line="245" w:lineRule="auto"/>
    </w:pPr>
    <w:rPr>
      <w:rFonts w:ascii="Futura LT Medium" w:hAnsi="Futura LT Medium"/>
      <w:sz w:val="20"/>
    </w:rPr>
  </w:style>
  <w:style w:type="paragraph" w:customStyle="1" w:styleId="Default">
    <w:name w:val="Default"/>
    <w:rsid w:val="00F76A5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erschriftgro">
    <w:name w:val="Überschrift groß"/>
    <w:rsid w:val="0061062A"/>
    <w:pPr>
      <w:tabs>
        <w:tab w:val="right" w:pos="8505"/>
      </w:tabs>
      <w:spacing w:line="216" w:lineRule="auto"/>
    </w:pPr>
    <w:rPr>
      <w:rFonts w:ascii="Futura LT Bold" w:hAnsi="Futura LT Bold"/>
      <w:noProof/>
      <w:sz w:val="24"/>
    </w:rPr>
  </w:style>
  <w:style w:type="paragraph" w:customStyle="1" w:styleId="CM8">
    <w:name w:val="CM8"/>
    <w:basedOn w:val="Default"/>
    <w:next w:val="Default"/>
    <w:uiPriority w:val="99"/>
    <w:rsid w:val="00F76A53"/>
    <w:rPr>
      <w:rFonts w:ascii="Courier Std" w:hAnsi="Courier Std" w:cs="Times New Roman"/>
      <w:color w:val="aut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205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205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A77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nabsatz">
    <w:name w:val="List Paragraph"/>
    <w:basedOn w:val="Standard"/>
    <w:uiPriority w:val="34"/>
    <w:qFormat/>
    <w:rsid w:val="00A77A8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230D6E"/>
    <w:rPr>
      <w:rFonts w:ascii="Arial" w:hAnsi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3346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64DE7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61062A"/>
    <w:pPr>
      <w:keepNext/>
      <w:spacing w:line="216" w:lineRule="auto"/>
      <w:jc w:val="right"/>
      <w:outlineLvl w:val="0"/>
    </w:pPr>
    <w:rPr>
      <w:rFonts w:ascii="Futura LT Medium" w:hAnsi="Futura LT Medium"/>
      <w:b/>
      <w:bCs/>
    </w:rPr>
  </w:style>
  <w:style w:type="paragraph" w:styleId="berschrift2">
    <w:name w:val="heading 2"/>
    <w:basedOn w:val="Standard"/>
    <w:next w:val="Standard"/>
    <w:qFormat/>
    <w:rsid w:val="0061062A"/>
    <w:pPr>
      <w:keepNext/>
      <w:tabs>
        <w:tab w:val="left" w:pos="7513"/>
        <w:tab w:val="right" w:pos="8505"/>
      </w:tabs>
      <w:spacing w:line="245" w:lineRule="auto"/>
      <w:jc w:val="right"/>
      <w:outlineLvl w:val="1"/>
    </w:pPr>
    <w:rPr>
      <w:rFonts w:ascii="Futura LT Medium" w:hAnsi="Futura LT Medium"/>
      <w:b/>
      <w:bCs/>
      <w:sz w:val="20"/>
    </w:rPr>
  </w:style>
  <w:style w:type="paragraph" w:styleId="berschrift3">
    <w:name w:val="heading 3"/>
    <w:basedOn w:val="Standard"/>
    <w:next w:val="Standard"/>
    <w:qFormat/>
    <w:rsid w:val="0061062A"/>
    <w:pPr>
      <w:keepNext/>
      <w:tabs>
        <w:tab w:val="right" w:pos="8505"/>
      </w:tabs>
      <w:spacing w:line="245" w:lineRule="auto"/>
      <w:outlineLvl w:val="2"/>
    </w:pPr>
    <w:rPr>
      <w:rFonts w:ascii="Futura LT Medium" w:hAnsi="Futura LT Medium"/>
      <w:b/>
      <w:bCs/>
      <w:sz w:val="20"/>
    </w:rPr>
  </w:style>
  <w:style w:type="paragraph" w:styleId="berschrift7">
    <w:name w:val="heading 7"/>
    <w:basedOn w:val="Standard"/>
    <w:next w:val="Standard"/>
    <w:qFormat/>
    <w:rsid w:val="0061062A"/>
    <w:pPr>
      <w:keepNext/>
      <w:jc w:val="center"/>
      <w:outlineLvl w:val="6"/>
    </w:pPr>
    <w:rPr>
      <w:rFonts w:ascii="Arial Standard" w:hAnsi="Arial Standard"/>
      <w:b/>
      <w:bCs/>
      <w:sz w:val="28"/>
      <w:szCs w:val="50"/>
    </w:rPr>
  </w:style>
  <w:style w:type="paragraph" w:styleId="berschrift8">
    <w:name w:val="heading 8"/>
    <w:basedOn w:val="Standard"/>
    <w:next w:val="Standard"/>
    <w:qFormat/>
    <w:rsid w:val="0061062A"/>
    <w:pPr>
      <w:keepNext/>
      <w:tabs>
        <w:tab w:val="left" w:pos="1140"/>
        <w:tab w:val="left" w:pos="3363"/>
      </w:tabs>
      <w:ind w:right="377"/>
      <w:jc w:val="center"/>
      <w:outlineLvl w:val="7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Aufzhlung">
    <w:name w:val="Text Aufzählung"/>
    <w:basedOn w:val="TextStandard"/>
    <w:rsid w:val="0061062A"/>
    <w:pPr>
      <w:numPr>
        <w:numId w:val="1"/>
      </w:numPr>
    </w:pPr>
  </w:style>
  <w:style w:type="paragraph" w:customStyle="1" w:styleId="TextStandard">
    <w:name w:val="Text Standard"/>
    <w:rsid w:val="0061062A"/>
    <w:pPr>
      <w:tabs>
        <w:tab w:val="right" w:pos="8505"/>
      </w:tabs>
      <w:spacing w:line="245" w:lineRule="auto"/>
    </w:pPr>
    <w:rPr>
      <w:rFonts w:ascii="Futura LT Medium" w:hAnsi="Futura LT Medium"/>
    </w:rPr>
  </w:style>
  <w:style w:type="paragraph" w:styleId="Kopfzeile">
    <w:name w:val="header"/>
    <w:basedOn w:val="Standard"/>
    <w:semiHidden/>
    <w:rsid w:val="0061062A"/>
    <w:pPr>
      <w:tabs>
        <w:tab w:val="center" w:pos="4536"/>
        <w:tab w:val="right" w:pos="9072"/>
      </w:tabs>
    </w:pPr>
  </w:style>
  <w:style w:type="paragraph" w:customStyle="1" w:styleId="Textberschrift1">
    <w:name w:val="Text Überschrift 1"/>
    <w:basedOn w:val="TextStandard"/>
    <w:rsid w:val="0061062A"/>
    <w:rPr>
      <w:rFonts w:ascii="Futura LT Bold" w:hAnsi="Futura LT Bold"/>
      <w:bCs/>
    </w:rPr>
  </w:style>
  <w:style w:type="paragraph" w:customStyle="1" w:styleId="TextAbstand">
    <w:name w:val="Text Abstand"/>
    <w:basedOn w:val="TextStandard"/>
    <w:rsid w:val="0061062A"/>
    <w:pPr>
      <w:spacing w:after="200"/>
    </w:pPr>
    <w:rPr>
      <w:noProof/>
    </w:rPr>
  </w:style>
  <w:style w:type="paragraph" w:customStyle="1" w:styleId="TextTabelle">
    <w:name w:val="Text Tabelle"/>
    <w:basedOn w:val="TextStandard"/>
    <w:rsid w:val="0061062A"/>
    <w:pPr>
      <w:spacing w:line="216" w:lineRule="auto"/>
    </w:pPr>
  </w:style>
  <w:style w:type="paragraph" w:styleId="Fuzeile">
    <w:name w:val="footer"/>
    <w:basedOn w:val="Standard"/>
    <w:link w:val="FuzeileZchn"/>
    <w:uiPriority w:val="99"/>
    <w:rsid w:val="0061062A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sid w:val="0061062A"/>
    <w:rPr>
      <w:color w:val="0000FF"/>
      <w:u w:val="single"/>
    </w:rPr>
  </w:style>
  <w:style w:type="paragraph" w:customStyle="1" w:styleId="berschriftVOF">
    <w:name w:val="Überschrift VOF"/>
    <w:basedOn w:val="berschriftgro"/>
    <w:rsid w:val="0061062A"/>
    <w:pPr>
      <w:jc w:val="right"/>
    </w:pPr>
    <w:rPr>
      <w:rFonts w:ascii="Futura LT Medium" w:hAnsi="Futura LT Medium"/>
    </w:rPr>
  </w:style>
  <w:style w:type="paragraph" w:styleId="Textkrper">
    <w:name w:val="Body Text"/>
    <w:basedOn w:val="Standard"/>
    <w:semiHidden/>
    <w:rsid w:val="0061062A"/>
    <w:pPr>
      <w:tabs>
        <w:tab w:val="left" w:pos="7513"/>
        <w:tab w:val="right" w:pos="8505"/>
      </w:tabs>
      <w:spacing w:line="245" w:lineRule="auto"/>
    </w:pPr>
    <w:rPr>
      <w:rFonts w:ascii="Futura LT Medium" w:hAnsi="Futura LT Medium"/>
      <w:sz w:val="20"/>
    </w:rPr>
  </w:style>
  <w:style w:type="paragraph" w:customStyle="1" w:styleId="Default">
    <w:name w:val="Default"/>
    <w:rsid w:val="00F76A5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erschriftgro">
    <w:name w:val="Überschrift groß"/>
    <w:rsid w:val="0061062A"/>
    <w:pPr>
      <w:tabs>
        <w:tab w:val="right" w:pos="8505"/>
      </w:tabs>
      <w:spacing w:line="216" w:lineRule="auto"/>
    </w:pPr>
    <w:rPr>
      <w:rFonts w:ascii="Futura LT Bold" w:hAnsi="Futura LT Bold"/>
      <w:noProof/>
      <w:sz w:val="24"/>
    </w:rPr>
  </w:style>
  <w:style w:type="paragraph" w:customStyle="1" w:styleId="CM8">
    <w:name w:val="CM8"/>
    <w:basedOn w:val="Default"/>
    <w:next w:val="Default"/>
    <w:uiPriority w:val="99"/>
    <w:rsid w:val="00F76A53"/>
    <w:rPr>
      <w:rFonts w:ascii="Courier Std" w:hAnsi="Courier Std" w:cs="Times New Roman"/>
      <w:color w:val="aut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205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205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A77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nabsatz">
    <w:name w:val="List Paragraph"/>
    <w:basedOn w:val="Standard"/>
    <w:uiPriority w:val="34"/>
    <w:qFormat/>
    <w:rsid w:val="00A77A8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230D6E"/>
    <w:rPr>
      <w:rFonts w:ascii="Arial" w:hAnsi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334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4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Arbeitsschutz%20-%20Sigeko\00%20Fachbereich\20000%20SiGeKo\22000%20Planungsphase\22300%20Arbeitsschutz-Dokumente\22330%20Vorlagen%20Dokumente\22333%20Formulare\01%20Formulare_Auftragnehmer\F3%20Betriebliche%20Auskunft%20Teil%20C%20(Personal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D1C514140144D59AD73A9BEB97276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B3B401-0A1B-41CF-8B03-78644267DA88}"/>
      </w:docPartPr>
      <w:docPartBody>
        <w:p w:rsidR="00000000" w:rsidRDefault="00BF5C62">
          <w:pPr>
            <w:pStyle w:val="2D1C514140144D59AD73A9BEB9727601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</w:p>
      </w:docPartBody>
    </w:docPart>
    <w:docPart>
      <w:docPartPr>
        <w:name w:val="D8A42036841C44C186C5C54279BA6E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CB54C1-9B33-4714-A612-D41CA88E64B3}"/>
      </w:docPartPr>
      <w:docPartBody>
        <w:p w:rsidR="00000000" w:rsidRDefault="00BF5C62">
          <w:pPr>
            <w:pStyle w:val="D8A42036841C44C186C5C54279BA6EA1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</w:t>
          </w:r>
          <w:r>
            <w:rPr>
              <w:rFonts w:cs="Arial"/>
              <w:sz w:val="20"/>
              <w:szCs w:val="20"/>
            </w:rPr>
            <w:t xml:space="preserve">     </w:t>
          </w:r>
          <w:r w:rsidRPr="00057828">
            <w:rPr>
              <w:rFonts w:cs="Arial"/>
              <w:sz w:val="20"/>
              <w:szCs w:val="20"/>
            </w:rPr>
            <w:t xml:space="preserve"> </w:t>
          </w:r>
        </w:p>
      </w:docPartBody>
    </w:docPart>
    <w:docPart>
      <w:docPartPr>
        <w:name w:val="44B304A85EF74627930D66464C952A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421E36-412B-41FF-95C5-78D234D41F2A}"/>
      </w:docPartPr>
      <w:docPartBody>
        <w:p w:rsidR="00000000" w:rsidRDefault="00BF5C62">
          <w:pPr>
            <w:pStyle w:val="44B304A85EF74627930D66464C952AEF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B98C8BFA67F14378B3B0B45CCD0185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D3A542-5019-4764-A09E-AA1D37B8BA10}"/>
      </w:docPartPr>
      <w:docPartBody>
        <w:p w:rsidR="00000000" w:rsidRDefault="00BF5C62">
          <w:pPr>
            <w:pStyle w:val="B98C8BFA67F14378B3B0B45CCD018540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</w:p>
      </w:docPartBody>
    </w:docPart>
    <w:docPart>
      <w:docPartPr>
        <w:name w:val="559BE1B30D684860AAB2EB05069DE8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90F6DD-B3FE-4E06-9B6B-92922AB2080A}"/>
      </w:docPartPr>
      <w:docPartBody>
        <w:p w:rsidR="00000000" w:rsidRDefault="00BF5C62">
          <w:pPr>
            <w:pStyle w:val="559BE1B30D684860AAB2EB05069DE8C6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  <w:r>
            <w:rPr>
              <w:rFonts w:cs="Arial"/>
              <w:sz w:val="20"/>
              <w:szCs w:val="20"/>
            </w:rPr>
            <w:t xml:space="preserve">     </w:t>
          </w:r>
        </w:p>
      </w:docPartBody>
    </w:docPart>
    <w:docPart>
      <w:docPartPr>
        <w:name w:val="8DBBE3BA011041A59264119886679F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5B1CE6-F1B8-4EA2-AF32-AE0BCB827C7D}"/>
      </w:docPartPr>
      <w:docPartBody>
        <w:p w:rsidR="00000000" w:rsidRDefault="00BF5C62">
          <w:pPr>
            <w:pStyle w:val="8DBBE3BA011041A59264119886679F9D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F6D502E1D1264CFEA80C7CA25B0ABF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EB1FA1-C93E-4DE7-96BB-75244515596A}"/>
      </w:docPartPr>
      <w:docPartBody>
        <w:p w:rsidR="00000000" w:rsidRDefault="00BF5C62">
          <w:pPr>
            <w:pStyle w:val="F6D502E1D1264CFEA80C7CA25B0ABFCA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</w:p>
      </w:docPartBody>
    </w:docPart>
    <w:docPart>
      <w:docPartPr>
        <w:name w:val="4583C65124B14EADB5D6A2CF366C5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7F3683-6421-4C47-9D1B-F4115F69B477}"/>
      </w:docPartPr>
      <w:docPartBody>
        <w:p w:rsidR="00000000" w:rsidRDefault="00BF5C62">
          <w:pPr>
            <w:pStyle w:val="4583C65124B14EADB5D6A2CF366C5976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</w:t>
          </w:r>
          <w:r>
            <w:rPr>
              <w:rFonts w:cs="Arial"/>
              <w:sz w:val="20"/>
              <w:szCs w:val="20"/>
            </w:rPr>
            <w:t xml:space="preserve">     </w:t>
          </w:r>
          <w:r w:rsidRPr="00057828">
            <w:rPr>
              <w:rFonts w:cs="Arial"/>
              <w:sz w:val="20"/>
              <w:szCs w:val="20"/>
            </w:rPr>
            <w:t xml:space="preserve"> </w:t>
          </w:r>
        </w:p>
      </w:docPartBody>
    </w:docPart>
    <w:docPart>
      <w:docPartPr>
        <w:name w:val="A919AE19CE00415D868135CD5EF4B3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80B5E7-3D2E-4A5A-B68D-A6B0BA1F5ECE}"/>
      </w:docPartPr>
      <w:docPartBody>
        <w:p w:rsidR="00000000" w:rsidRDefault="00BF5C62">
          <w:pPr>
            <w:pStyle w:val="A919AE19CE00415D868135CD5EF4B372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A9E73AEA87E4452AAE7D2CAADCB79B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346282-FCB5-468C-83ED-3E17E8747121}"/>
      </w:docPartPr>
      <w:docPartBody>
        <w:p w:rsidR="00000000" w:rsidRDefault="00BF5C62">
          <w:pPr>
            <w:pStyle w:val="A9E73AEA87E4452AAE7D2CAADCB79B8E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  <w:r w:rsidRPr="00057828">
            <w:rPr>
              <w:rFonts w:cs="Arial"/>
              <w:sz w:val="20"/>
              <w:szCs w:val="20"/>
            </w:rPr>
            <w:t xml:space="preserve"> </w:t>
          </w:r>
        </w:p>
      </w:docPartBody>
    </w:docPart>
    <w:docPart>
      <w:docPartPr>
        <w:name w:val="D7DFA7C4104C41409DF00F187B37C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2EFA16-DC74-475C-8A29-9001DF97726C}"/>
      </w:docPartPr>
      <w:docPartBody>
        <w:p w:rsidR="00000000" w:rsidRDefault="00BF5C62">
          <w:pPr>
            <w:pStyle w:val="D7DFA7C4104C41409DF00F187B37C534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</w:t>
          </w:r>
          <w:r>
            <w:rPr>
              <w:rFonts w:cs="Arial"/>
              <w:sz w:val="20"/>
              <w:szCs w:val="20"/>
            </w:rPr>
            <w:t xml:space="preserve">     </w:t>
          </w:r>
          <w:r w:rsidRPr="00057828">
            <w:rPr>
              <w:rFonts w:cs="Arial"/>
              <w:sz w:val="20"/>
              <w:szCs w:val="20"/>
            </w:rPr>
            <w:t xml:space="preserve">  </w:t>
          </w:r>
        </w:p>
      </w:docPartBody>
    </w:docPart>
    <w:docPart>
      <w:docPartPr>
        <w:name w:val="17681772BF4D4BBDB2C13A43B90AD0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C4E817-32DA-457F-B154-8409DF1C3905}"/>
      </w:docPartPr>
      <w:docPartBody>
        <w:p w:rsidR="00000000" w:rsidRDefault="00BF5C62">
          <w:pPr>
            <w:pStyle w:val="17681772BF4D4BBDB2C13A43B90AD07C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56C7A3500EAA4F73850EA743569A9B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9A703F-ED52-4513-8987-824F152E2590}"/>
      </w:docPartPr>
      <w:docPartBody>
        <w:p w:rsidR="00000000" w:rsidRDefault="00BF5C62">
          <w:pPr>
            <w:pStyle w:val="56C7A3500EAA4F73850EA743569A9B93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</w:p>
      </w:docPartBody>
    </w:docPart>
    <w:docPart>
      <w:docPartPr>
        <w:name w:val="3B5C59082BFA4101A600397D0F45D0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03DAF4-FE32-46CE-9813-CAEA44D68145}"/>
      </w:docPartPr>
      <w:docPartBody>
        <w:p w:rsidR="00000000" w:rsidRDefault="00BF5C62">
          <w:pPr>
            <w:pStyle w:val="3B5C59082BFA4101A600397D0F45D040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</w:t>
          </w:r>
          <w:r>
            <w:rPr>
              <w:rFonts w:cs="Arial"/>
              <w:sz w:val="20"/>
              <w:szCs w:val="20"/>
            </w:rPr>
            <w:t xml:space="preserve">     </w:t>
          </w:r>
          <w:r w:rsidRPr="00057828">
            <w:rPr>
              <w:rFonts w:cs="Arial"/>
              <w:sz w:val="20"/>
              <w:szCs w:val="20"/>
            </w:rPr>
            <w:t xml:space="preserve"> </w:t>
          </w:r>
        </w:p>
      </w:docPartBody>
    </w:docPart>
    <w:docPart>
      <w:docPartPr>
        <w:name w:val="86169FF4293F4004AE1697F25869DF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A57247-2186-4E4E-9207-100D4B7E9FFE}"/>
      </w:docPartPr>
      <w:docPartBody>
        <w:p w:rsidR="00000000" w:rsidRDefault="00BF5C62">
          <w:pPr>
            <w:pStyle w:val="86169FF4293F4004AE1697F25869DF29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29E832661997486EA66D509D1797DC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B7A94D-958B-41D8-AB51-E920C27C1D49}"/>
      </w:docPartPr>
      <w:docPartBody>
        <w:p w:rsidR="00000000" w:rsidRDefault="00BF5C62">
          <w:pPr>
            <w:pStyle w:val="29E832661997486EA66D509D1797DC37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  <w:r w:rsidRPr="00057828">
            <w:rPr>
              <w:rFonts w:cs="Arial"/>
              <w:sz w:val="20"/>
              <w:szCs w:val="20"/>
            </w:rPr>
            <w:t xml:space="preserve"> </w:t>
          </w:r>
        </w:p>
      </w:docPartBody>
    </w:docPart>
    <w:docPart>
      <w:docPartPr>
        <w:name w:val="D97460180DD04208843D032114FBF1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124E82-848B-422A-A5C8-644241EF2BD4}"/>
      </w:docPartPr>
      <w:docPartBody>
        <w:p w:rsidR="00000000" w:rsidRDefault="00BF5C62">
          <w:pPr>
            <w:pStyle w:val="D97460180DD04208843D032114FBF133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7C9DF05B409E4980B6E202BEF6A389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F09D97-0199-4987-95F9-99FE052B84C6}"/>
      </w:docPartPr>
      <w:docPartBody>
        <w:p w:rsidR="00000000" w:rsidRDefault="00BF5C62">
          <w:pPr>
            <w:pStyle w:val="7C9DF05B409E4980B6E202BEF6A389C3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32798125DE02459A8EE9ECAC7E2951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0D0A0-AC2C-4B06-98A6-BD8FCEAE0A3C}"/>
      </w:docPartPr>
      <w:docPartBody>
        <w:p w:rsidR="00000000" w:rsidRDefault="00BF5C62">
          <w:pPr>
            <w:pStyle w:val="32798125DE02459A8EE9ECAC7E295159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  <w:r w:rsidRPr="00057828">
            <w:rPr>
              <w:rFonts w:cs="Arial"/>
              <w:sz w:val="20"/>
              <w:szCs w:val="20"/>
            </w:rPr>
            <w:t xml:space="preserve"> </w:t>
          </w:r>
        </w:p>
      </w:docPartBody>
    </w:docPart>
    <w:docPart>
      <w:docPartPr>
        <w:name w:val="1F717AA8CE464625995ECA7EB81C07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CD3888-418A-4065-8F95-C8B2F9E4646D}"/>
      </w:docPartPr>
      <w:docPartBody>
        <w:p w:rsidR="00000000" w:rsidRDefault="00BF5C62">
          <w:pPr>
            <w:pStyle w:val="1F717AA8CE464625995ECA7EB81C075D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965C942472694E659C12C48C45B051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8F8A28-4F31-4F23-8610-13767222C17D}"/>
      </w:docPartPr>
      <w:docPartBody>
        <w:p w:rsidR="00000000" w:rsidRDefault="00BF5C62">
          <w:pPr>
            <w:pStyle w:val="965C942472694E659C12C48C45B05105"/>
          </w:pPr>
          <w:r w:rsidRPr="00057828">
            <w:rPr>
              <w:rFonts w:cs="Arial"/>
              <w:sz w:val="20"/>
              <w:szCs w:val="20"/>
            </w:rPr>
            <w:t xml:space="preserve">     </w:t>
          </w:r>
          <w:r>
            <w:rPr>
              <w:rFonts w:cs="Arial"/>
              <w:sz w:val="20"/>
              <w:szCs w:val="20"/>
            </w:rPr>
            <w:t xml:space="preserve"> </w:t>
          </w:r>
          <w:r w:rsidRPr="00057828">
            <w:rPr>
              <w:rFonts w:cs="Arial"/>
              <w:sz w:val="20"/>
              <w:szCs w:val="20"/>
            </w:rPr>
            <w:t xml:space="preserve">              </w:t>
          </w:r>
        </w:p>
      </w:docPartBody>
    </w:docPart>
    <w:docPart>
      <w:docPartPr>
        <w:name w:val="2AF592C3DB5443589BA45F62734D7C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D2265E-A5E7-4A92-96FC-83C0304DAD2B}"/>
      </w:docPartPr>
      <w:docPartBody>
        <w:p w:rsidR="00000000" w:rsidRDefault="00BF5C62">
          <w:pPr>
            <w:pStyle w:val="2AF592C3DB5443589BA45F62734D7CE0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  <w:r w:rsidRPr="00057828">
            <w:rPr>
              <w:rFonts w:cs="Arial"/>
              <w:sz w:val="20"/>
              <w:szCs w:val="20"/>
            </w:rPr>
            <w:t xml:space="preserve">  </w:t>
          </w:r>
        </w:p>
      </w:docPartBody>
    </w:docPart>
    <w:docPart>
      <w:docPartPr>
        <w:name w:val="34E7C37E03E346F49423A986BBD107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852E3E-02EF-4DD0-9863-612974A139B6}"/>
      </w:docPartPr>
      <w:docPartBody>
        <w:p w:rsidR="00000000" w:rsidRDefault="00BF5C62">
          <w:pPr>
            <w:pStyle w:val="34E7C37E03E346F49423A986BBD10705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1850F7735D814439AD0B7EA87A2A9F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73E426-1B8B-4E5F-9DAA-459C59CC8D8A}"/>
      </w:docPartPr>
      <w:docPartBody>
        <w:p w:rsidR="00000000" w:rsidRDefault="00BF5C62">
          <w:pPr>
            <w:pStyle w:val="1850F7735D814439AD0B7EA87A2A9FA9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5F7B442AC11E48FC93A97E9D75CBED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0603A7-C782-4A0F-93B3-42A61D9EBE6D}"/>
      </w:docPartPr>
      <w:docPartBody>
        <w:p w:rsidR="00000000" w:rsidRDefault="00BF5C62">
          <w:pPr>
            <w:pStyle w:val="5F7B442AC11E48FC93A97E9D75CBED17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  <w:r w:rsidRPr="00057828">
            <w:rPr>
              <w:rFonts w:cs="Arial"/>
              <w:sz w:val="20"/>
              <w:szCs w:val="20"/>
            </w:rPr>
            <w:t xml:space="preserve">   </w:t>
          </w:r>
        </w:p>
      </w:docPartBody>
    </w:docPart>
    <w:docPart>
      <w:docPartPr>
        <w:name w:val="330C291E774A4F45B7D6749F692612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3B074-A96D-4638-9AB6-D5FD5EB85F16}"/>
      </w:docPartPr>
      <w:docPartBody>
        <w:p w:rsidR="00000000" w:rsidRDefault="00BF5C62">
          <w:pPr>
            <w:pStyle w:val="330C291E774A4F45B7D6749F6926125E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EC15558596854401A731459FD6A5B9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25E45-CDB5-40B2-8D44-2BB945CFF473}"/>
      </w:docPartPr>
      <w:docPartBody>
        <w:p w:rsidR="00000000" w:rsidRDefault="00BF5C62">
          <w:pPr>
            <w:pStyle w:val="EC15558596854401A731459FD6A5B9EF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E1514727CAD6456293F714FE29A420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458A7E-10AC-4BC2-BFFB-5B44A73C3573}"/>
      </w:docPartPr>
      <w:docPartBody>
        <w:p w:rsidR="00000000" w:rsidRDefault="00BF5C62">
          <w:pPr>
            <w:pStyle w:val="E1514727CAD6456293F714FE29A42034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  <w:r w:rsidRPr="00057828">
            <w:rPr>
              <w:rFonts w:cs="Arial"/>
              <w:sz w:val="20"/>
              <w:szCs w:val="20"/>
            </w:rPr>
            <w:t xml:space="preserve">    </w:t>
          </w:r>
        </w:p>
      </w:docPartBody>
    </w:docPart>
    <w:docPart>
      <w:docPartPr>
        <w:name w:val="47A45F0EB3D147448CF7F0AA093F36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7CA051-47D2-4B3E-A158-C5ADFDE15EF1}"/>
      </w:docPartPr>
      <w:docPartBody>
        <w:p w:rsidR="00000000" w:rsidRDefault="00BF5C62">
          <w:pPr>
            <w:pStyle w:val="47A45F0EB3D147448CF7F0AA093F36EE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F5B252D37EC3415CB9C7A3E7C590E6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9ECA81-8BFC-4CFD-98B4-3E3537086406}"/>
      </w:docPartPr>
      <w:docPartBody>
        <w:p w:rsidR="00000000" w:rsidRDefault="00BF5C62">
          <w:pPr>
            <w:pStyle w:val="F5B252D37EC3415CB9C7A3E7C590E6DB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4D1BF21C9EF94A5997398A3DB3E3BC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3CBF6-DB8C-4EB2-952F-FA79A99C383E}"/>
      </w:docPartPr>
      <w:docPartBody>
        <w:p w:rsidR="00000000" w:rsidRDefault="00BF5C62">
          <w:pPr>
            <w:pStyle w:val="4D1BF21C9EF94A5997398A3DB3E3BCD4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1FD70B86625B4BEBA65C73060D1B92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E81CAE-CFD8-401B-9DC5-5E45EB9FCC63}"/>
      </w:docPartPr>
      <w:docPartBody>
        <w:p w:rsidR="00000000" w:rsidRDefault="00BF5C62">
          <w:pPr>
            <w:pStyle w:val="1FD70B86625B4BEBA65C73060D1B92A0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87B0E766512143DAB2C2B7EAFE1A83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A78760-F26C-4398-94D0-B47BE0D8C108}"/>
      </w:docPartPr>
      <w:docPartBody>
        <w:p w:rsidR="00000000" w:rsidRDefault="00BF5C62">
          <w:pPr>
            <w:pStyle w:val="87B0E766512143DAB2C2B7EAFE1A83B9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AA1A5270E1054A3E8E626B4C7FC5B6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AB2942-E2BC-4A51-BB37-4215FD0A6ECC}"/>
      </w:docPartPr>
      <w:docPartBody>
        <w:p w:rsidR="00000000" w:rsidRDefault="00BF5C62">
          <w:pPr>
            <w:pStyle w:val="AA1A5270E1054A3E8E626B4C7FC5B655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135F14DD9FDB4360AA09A335E5C9E1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C3E5A8-7B1B-46CD-BE8E-16AC60B3D3D1}"/>
      </w:docPartPr>
      <w:docPartBody>
        <w:p w:rsidR="00000000" w:rsidRDefault="00BF5C62">
          <w:pPr>
            <w:pStyle w:val="135F14DD9FDB4360AA09A335E5C9E1B9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6B8CB2F7F03342ADA81A4E63F9FCE5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644AD5-6856-4279-989C-C7A55CFD08C3}"/>
      </w:docPartPr>
      <w:docPartBody>
        <w:p w:rsidR="00000000" w:rsidRDefault="00BF5C62">
          <w:pPr>
            <w:pStyle w:val="6B8CB2F7F03342ADA81A4E63F9FCE59F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92ED99F0DA494EB0B2620F42173E0B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7A4BE0-006F-4C51-9E98-2D2BD695C6F2}"/>
      </w:docPartPr>
      <w:docPartBody>
        <w:p w:rsidR="00000000" w:rsidRDefault="00BF5C62">
          <w:pPr>
            <w:pStyle w:val="92ED99F0DA494EB0B2620F42173E0B9F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F52F2C1D724E434D958A81E5DFD228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724A34-A7C9-4048-B991-027FB81434D6}"/>
      </w:docPartPr>
      <w:docPartBody>
        <w:p w:rsidR="00000000" w:rsidRDefault="00BF5C62">
          <w:pPr>
            <w:pStyle w:val="F52F2C1D724E434D958A81E5DFD22852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0CB4BC42212146578AFB33483D931D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2F88A0-B6F0-4DCB-8E69-3A120E21A357}"/>
      </w:docPartPr>
      <w:docPartBody>
        <w:p w:rsidR="00000000" w:rsidRDefault="00BF5C62">
          <w:pPr>
            <w:pStyle w:val="0CB4BC42212146578AFB33483D931D97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D850C5F2BF534F8C93766124E78C29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E24BE7-5BAB-4524-BAC3-5E72ECFACA08}"/>
      </w:docPartPr>
      <w:docPartBody>
        <w:p w:rsidR="00000000" w:rsidRDefault="00BF5C62">
          <w:pPr>
            <w:pStyle w:val="D850C5F2BF534F8C93766124E78C298D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8EFCCBD51882494383C32F87F37E6C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44C8F0-758E-4EC5-BDFD-627D9D952B17}"/>
      </w:docPartPr>
      <w:docPartBody>
        <w:p w:rsidR="00000000" w:rsidRDefault="00BF5C62">
          <w:pPr>
            <w:pStyle w:val="8EFCCBD51882494383C32F87F37E6CA6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581C855E05E74DD7BB75A5396E92DE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896776-EB20-4E84-A793-E8B5A8B54058}"/>
      </w:docPartPr>
      <w:docPartBody>
        <w:p w:rsidR="00000000" w:rsidRDefault="00BF5C62">
          <w:pPr>
            <w:pStyle w:val="581C855E05E74DD7BB75A5396E92DED3"/>
          </w:pPr>
          <w:r w:rsidRPr="00057828">
            <w:rPr>
              <w:rFonts w:cs="Arial"/>
              <w:sz w:val="20"/>
              <w:szCs w:val="20"/>
            </w:rPr>
            <w:t xml:space="preserve">                     </w:t>
          </w:r>
        </w:p>
      </w:docPartBody>
    </w:docPart>
    <w:docPart>
      <w:docPartPr>
        <w:name w:val="38CE8FDBE96F482EA55A0BEA679389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C62CEA-F9B1-4D45-AE92-11DF6E390EA4}"/>
      </w:docPartPr>
      <w:docPartBody>
        <w:p w:rsidR="00000000" w:rsidRDefault="00BF5C62">
          <w:pPr>
            <w:pStyle w:val="38CE8FDBE96F482EA55A0BEA679389F8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0A41A35D53484EFAABD424A9349282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9E9DB8-9DF5-4A50-8DFE-4A6DE953161D}"/>
      </w:docPartPr>
      <w:docPartBody>
        <w:p w:rsidR="00000000" w:rsidRDefault="00BF5C62">
          <w:pPr>
            <w:pStyle w:val="0A41A35D53484EFAABD424A934928287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8594C785637C4E69826D2D262083C0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E99594-183A-457F-A0D3-2DABFC809576}"/>
      </w:docPartPr>
      <w:docPartBody>
        <w:p w:rsidR="00000000" w:rsidRDefault="00BF5C62">
          <w:pPr>
            <w:pStyle w:val="8594C785637C4E69826D2D262083C0A6"/>
          </w:pPr>
          <w:r w:rsidRPr="00057828">
            <w:rPr>
              <w:rFonts w:cs="Arial"/>
              <w:sz w:val="20"/>
              <w:szCs w:val="20"/>
            </w:rPr>
            <w:t xml:space="preserve">                     </w:t>
          </w:r>
        </w:p>
      </w:docPartBody>
    </w:docPart>
    <w:docPart>
      <w:docPartPr>
        <w:name w:val="C690BF2EF8614EA39969350C416744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63C53F-66AE-4B66-8433-1D392D9F3364}"/>
      </w:docPartPr>
      <w:docPartBody>
        <w:p w:rsidR="00000000" w:rsidRDefault="00BF5C62">
          <w:pPr>
            <w:pStyle w:val="C690BF2EF8614EA39969350C41674467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C1993944696F40149AA733C3CA838C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BFBBA-51B9-4D84-A559-63C33990691E}"/>
      </w:docPartPr>
      <w:docPartBody>
        <w:p w:rsidR="00000000" w:rsidRDefault="00BF5C62">
          <w:pPr>
            <w:pStyle w:val="C1993944696F40149AA733C3CA838CF7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377B32EA6F0944D8956375AADFD6AE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C85E64-9794-4F4F-BF04-56475DE4FA69}"/>
      </w:docPartPr>
      <w:docPartBody>
        <w:p w:rsidR="00000000" w:rsidRDefault="00BF5C62">
          <w:pPr>
            <w:pStyle w:val="377B32EA6F0944D8956375AADFD6AEBD"/>
          </w:pPr>
          <w:r w:rsidRPr="00057828">
            <w:rPr>
              <w:rFonts w:cs="Arial"/>
              <w:sz w:val="20"/>
              <w:szCs w:val="20"/>
            </w:rPr>
            <w:t xml:space="preserve">                      </w:t>
          </w:r>
        </w:p>
      </w:docPartBody>
    </w:docPart>
    <w:docPart>
      <w:docPartPr>
        <w:name w:val="9E5CB34163B048B48840D6AD23D4F7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DD0AF-CC35-44BD-B641-AF16936D61B6}"/>
      </w:docPartPr>
      <w:docPartBody>
        <w:p w:rsidR="00000000" w:rsidRDefault="00BF5C62">
          <w:pPr>
            <w:pStyle w:val="9E5CB34163B048B48840D6AD23D4F7A4"/>
          </w:pPr>
          <w:r w:rsidRPr="00057828">
            <w:rPr>
              <w:rFonts w:cs="Arial"/>
              <w:sz w:val="20"/>
              <w:szCs w:val="20"/>
            </w:rPr>
            <w:t xml:space="preserve">                     </w:t>
          </w:r>
        </w:p>
      </w:docPartBody>
    </w:docPart>
    <w:docPart>
      <w:docPartPr>
        <w:name w:val="91464A1397844B5692FAA66B121A10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22F11B-8964-493D-8CC4-6B3A9190858B}"/>
      </w:docPartPr>
      <w:docPartBody>
        <w:p w:rsidR="00000000" w:rsidRDefault="00BF5C62">
          <w:pPr>
            <w:pStyle w:val="91464A1397844B5692FAA66B121A10A3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6C7798F2C10C42F19FE38B57A3E595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041CAC-6A54-4F4D-81B5-152DA12D5F41}"/>
      </w:docPartPr>
      <w:docPartBody>
        <w:p w:rsidR="00000000" w:rsidRDefault="00BF5C62">
          <w:pPr>
            <w:pStyle w:val="6C7798F2C10C42F19FE38B57A3E595BE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7791629D02A14BE49A64521BBD12B4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E48776-AB6F-4FE7-B51B-17DD8B5842C4}"/>
      </w:docPartPr>
      <w:docPartBody>
        <w:p w:rsidR="00000000" w:rsidRDefault="00BF5C62">
          <w:pPr>
            <w:pStyle w:val="7791629D02A14BE49A64521BBD12B45D"/>
          </w:pPr>
          <w:r w:rsidRPr="00057828">
            <w:rPr>
              <w:rFonts w:cs="Arial"/>
              <w:sz w:val="20"/>
              <w:szCs w:val="20"/>
            </w:rPr>
            <w:t xml:space="preserve">                      </w:t>
          </w:r>
        </w:p>
      </w:docPartBody>
    </w:docPart>
    <w:docPart>
      <w:docPartPr>
        <w:name w:val="9FDC3F8CCFCF401B89D82E31165093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60A822-1AEA-45F0-8152-AAC51D521672}"/>
      </w:docPartPr>
      <w:docPartBody>
        <w:p w:rsidR="00000000" w:rsidRDefault="00BF5C62">
          <w:pPr>
            <w:pStyle w:val="9FDC3F8CCFCF401B89D82E31165093BF"/>
          </w:pPr>
          <w:r w:rsidRPr="00057828">
            <w:rPr>
              <w:rFonts w:cs="Arial"/>
              <w:sz w:val="20"/>
              <w:szCs w:val="20"/>
            </w:rPr>
            <w:t xml:space="preserve">                     </w:t>
          </w:r>
        </w:p>
      </w:docPartBody>
    </w:docPart>
    <w:docPart>
      <w:docPartPr>
        <w:name w:val="A4F9F98995FE4479BF0CD926FDB7A1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B51B4E-0AC3-4E36-B504-66E78E246B37}"/>
      </w:docPartPr>
      <w:docPartBody>
        <w:p w:rsidR="00000000" w:rsidRDefault="00BF5C62">
          <w:pPr>
            <w:pStyle w:val="A4F9F98995FE4479BF0CD926FDB7A116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3A80F6F611EF446C8EAB4A43866F7D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1C3A08-85D5-49E0-BF9A-06BD3D34985F}"/>
      </w:docPartPr>
      <w:docPartBody>
        <w:p w:rsidR="00000000" w:rsidRDefault="00BF5C62">
          <w:pPr>
            <w:pStyle w:val="3A80F6F611EF446C8EAB4A43866F7DCE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D8A000EB5320455D8FD0C6ADB6CFBD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E8B2E7-47C1-4557-939F-40AC243F3F86}"/>
      </w:docPartPr>
      <w:docPartBody>
        <w:p w:rsidR="00000000" w:rsidRDefault="00BF5C62">
          <w:pPr>
            <w:pStyle w:val="D8A000EB5320455D8FD0C6ADB6CFBDE9"/>
          </w:pPr>
          <w:r w:rsidRPr="00057828">
            <w:rPr>
              <w:rFonts w:cs="Arial"/>
              <w:sz w:val="20"/>
              <w:szCs w:val="20"/>
            </w:rPr>
            <w:t xml:space="preserve">                      </w:t>
          </w:r>
        </w:p>
      </w:docPartBody>
    </w:docPart>
    <w:docPart>
      <w:docPartPr>
        <w:name w:val="7833A079229C425ABD0B461BD0691B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B87C53-623F-45FA-A797-33FA7AE94A4B}"/>
      </w:docPartPr>
      <w:docPartBody>
        <w:p w:rsidR="00000000" w:rsidRDefault="00BF5C62">
          <w:pPr>
            <w:pStyle w:val="7833A079229C425ABD0B461BD0691BAE"/>
          </w:pPr>
          <w:r w:rsidRPr="00057828">
            <w:rPr>
              <w:rFonts w:cs="Arial"/>
              <w:sz w:val="20"/>
              <w:szCs w:val="20"/>
            </w:rPr>
            <w:t xml:space="preserve">                     </w:t>
          </w:r>
        </w:p>
      </w:docPartBody>
    </w:docPart>
    <w:docPart>
      <w:docPartPr>
        <w:name w:val="71884080D22B4D5295D32B946F8D71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70A475-E7A4-45F4-8D61-FB33E42FDFE6}"/>
      </w:docPartPr>
      <w:docPartBody>
        <w:p w:rsidR="00000000" w:rsidRDefault="00BF5C62">
          <w:pPr>
            <w:pStyle w:val="71884080D22B4D5295D32B946F8D718F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9477F8E3F7AA4CB0B6F4A9DC400C3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27C5D8-23F1-497D-A986-C726648C48EB}"/>
      </w:docPartPr>
      <w:docPartBody>
        <w:p w:rsidR="00000000" w:rsidRDefault="00BF5C62">
          <w:pPr>
            <w:pStyle w:val="9477F8E3F7AA4CB0B6F4A9DC400C3FAF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D7B643DBDEAC4552A5CD72DF6C57AA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241A1A-C031-4DFB-8971-2191A52AA4FB}"/>
      </w:docPartPr>
      <w:docPartBody>
        <w:p w:rsidR="00000000" w:rsidRDefault="00BF5C62">
          <w:pPr>
            <w:pStyle w:val="D7B643DBDEAC4552A5CD72DF6C57AA0B"/>
          </w:pPr>
          <w:r w:rsidRPr="00057828">
            <w:rPr>
              <w:rFonts w:cs="Arial"/>
              <w:sz w:val="20"/>
              <w:szCs w:val="20"/>
            </w:rPr>
            <w:t xml:space="preserve">                      </w:t>
          </w:r>
        </w:p>
      </w:docPartBody>
    </w:docPart>
    <w:docPart>
      <w:docPartPr>
        <w:name w:val="38D070D3639E4DC4952E7EC3B303B7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B6CE32-7F7D-4C05-A7B8-F74F2283F94D}"/>
      </w:docPartPr>
      <w:docPartBody>
        <w:p w:rsidR="00000000" w:rsidRDefault="00BF5C62">
          <w:pPr>
            <w:pStyle w:val="38D070D3639E4DC4952E7EC3B303B7CC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31A24E08D1E249179EC1CA24641879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4BE7D9-D2CC-4B32-9EBC-AA72C59E7292}"/>
      </w:docPartPr>
      <w:docPartBody>
        <w:p w:rsidR="00000000" w:rsidRDefault="00BF5C62">
          <w:pPr>
            <w:pStyle w:val="31A24E08D1E249179EC1CA2464187914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0735B44AACE547DAAA793CA409B147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CEFA1-590B-4A24-AE91-EA62CB816E16}"/>
      </w:docPartPr>
      <w:docPartBody>
        <w:p w:rsidR="00000000" w:rsidRDefault="00BF5C62">
          <w:pPr>
            <w:pStyle w:val="0735B44AACE547DAAA793CA409B147FF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A994E48F83674DE3A690444EBD40BE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E97A46-7CE3-4246-9CC2-9C1448F298A1}"/>
      </w:docPartPr>
      <w:docPartBody>
        <w:p w:rsidR="00000000" w:rsidRDefault="00BF5C62">
          <w:pPr>
            <w:pStyle w:val="A994E48F83674DE3A690444EBD40BE8C"/>
          </w:pPr>
          <w:r w:rsidRPr="00057828">
            <w:rPr>
              <w:rFonts w:cs="Arial"/>
              <w:sz w:val="20"/>
              <w:szCs w:val="20"/>
            </w:rPr>
            <w:t xml:space="preserve">                      </w:t>
          </w:r>
        </w:p>
      </w:docPartBody>
    </w:docPart>
    <w:docPart>
      <w:docPartPr>
        <w:name w:val="3CB825BD9343421492F837003D8298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EAD4B4-47D0-49A9-9B74-6F1859FA5B14}"/>
      </w:docPartPr>
      <w:docPartBody>
        <w:p w:rsidR="00000000" w:rsidRDefault="00BF5C62">
          <w:pPr>
            <w:pStyle w:val="3CB825BD9343421492F837003D829821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DBCC4A64EDD5419E9DC2BAC2DAB4AA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ED82F0-0ABD-4DD6-9110-C2DE9F2C3144}"/>
      </w:docPartPr>
      <w:docPartBody>
        <w:p w:rsidR="00000000" w:rsidRDefault="00BF5C62">
          <w:pPr>
            <w:pStyle w:val="DBCC4A64EDD5419E9DC2BAC2DAB4AAC3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2A768E05401B4523AA1C498C5A64A3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111EAF-B359-4361-8654-CA043D971E99}"/>
      </w:docPartPr>
      <w:docPartBody>
        <w:p w:rsidR="00000000" w:rsidRDefault="00BF5C62">
          <w:pPr>
            <w:pStyle w:val="2A768E05401B4523AA1C498C5A64A3C3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8A06BA48873F4036B9A09858FE0E8D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4B84A-4DF7-444B-9BD5-A961EEEDA539}"/>
      </w:docPartPr>
      <w:docPartBody>
        <w:p w:rsidR="00000000" w:rsidRDefault="00BF5C62">
          <w:pPr>
            <w:pStyle w:val="8A06BA48873F4036B9A09858FE0E8D06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ABBA442645394C899970B886506068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75AD3C-9178-41F0-A6FF-B7C645A8184B}"/>
      </w:docPartPr>
      <w:docPartBody>
        <w:p w:rsidR="00000000" w:rsidRDefault="00BF5C62">
          <w:pPr>
            <w:pStyle w:val="ABBA442645394C899970B886506068CD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E23EA4E2735842069FED71119126A3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49291C-11BE-4FC6-9F77-52EE3113FEDE}"/>
      </w:docPartPr>
      <w:docPartBody>
        <w:p w:rsidR="00000000" w:rsidRDefault="00BF5C62">
          <w:pPr>
            <w:pStyle w:val="E23EA4E2735842069FED71119126A3EA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0558983984C34FEA8624305462E461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83AEF7-8E53-4DAF-AD04-FE01785FC18A}"/>
      </w:docPartPr>
      <w:docPartBody>
        <w:p w:rsidR="00000000" w:rsidRDefault="00BF5C62">
          <w:pPr>
            <w:pStyle w:val="0558983984C34FEA8624305462E461B6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8B68528252E04C52852B1EF7A808EE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D6513-9C7F-49F2-B553-CFE82E9BCB9E}"/>
      </w:docPartPr>
      <w:docPartBody>
        <w:p w:rsidR="00000000" w:rsidRDefault="00BF5C62">
          <w:pPr>
            <w:pStyle w:val="8B68528252E04C52852B1EF7A808EE5C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7CC871A8F62240528CC4BF9354C9EE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B71D1-70B9-4DF8-8995-B0A6FBFACA2D}"/>
      </w:docPartPr>
      <w:docPartBody>
        <w:p w:rsidR="00000000" w:rsidRDefault="00BF5C62">
          <w:pPr>
            <w:pStyle w:val="7CC871A8F62240528CC4BF9354C9EE61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0BA95BD14C9F45569F77962188D662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9B1B11-59E2-45C6-A4B9-6F73AAA176F0}"/>
      </w:docPartPr>
      <w:docPartBody>
        <w:p w:rsidR="00000000" w:rsidRDefault="00BF5C62">
          <w:pPr>
            <w:pStyle w:val="0BA95BD14C9F45569F77962188D6623F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D3EBE0FA6BC349D7AFADCFCB43F14C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D60194-E88E-4983-89FA-4E7B62F517E7}"/>
      </w:docPartPr>
      <w:docPartBody>
        <w:p w:rsidR="00000000" w:rsidRDefault="00BF5C62">
          <w:pPr>
            <w:pStyle w:val="D3EBE0FA6BC349D7AFADCFCB43F14CBA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83B4954237D249CDBD3335B314EE84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FED822-2419-4BD9-9B4C-D1C059BBDE8D}"/>
      </w:docPartPr>
      <w:docPartBody>
        <w:p w:rsidR="00000000" w:rsidRDefault="00BF5C62">
          <w:pPr>
            <w:pStyle w:val="83B4954237D249CDBD3335B314EE84FD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5FAB728591004E6DA6FFD26D6DE967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D30178-190F-4990-A5F0-F27127006536}"/>
      </w:docPartPr>
      <w:docPartBody>
        <w:p w:rsidR="00000000" w:rsidRDefault="00BF5C62">
          <w:pPr>
            <w:pStyle w:val="5FAB728591004E6DA6FFD26D6DE967CD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8AE4FB7D5F6F46B89E0DEA41CDDECB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AD42F1-9F52-479A-A1DD-3D54DF6AC405}"/>
      </w:docPartPr>
      <w:docPartBody>
        <w:p w:rsidR="00000000" w:rsidRDefault="00BF5C62">
          <w:pPr>
            <w:pStyle w:val="8AE4FB7D5F6F46B89E0DEA41CDDECB80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126C4CEEA7314B3988A949F60744F6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1396AE-0F94-4BFE-B38E-E5635EC85B5E}"/>
      </w:docPartPr>
      <w:docPartBody>
        <w:p w:rsidR="00000000" w:rsidRDefault="00BF5C62">
          <w:pPr>
            <w:pStyle w:val="126C4CEEA7314B3988A949F60744F629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08E068FF00C44965A786903C8E0040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03B91-A10C-4501-BA3E-DD1CB8662AF2}"/>
      </w:docPartPr>
      <w:docPartBody>
        <w:p w:rsidR="00000000" w:rsidRDefault="00BF5C62">
          <w:pPr>
            <w:pStyle w:val="08E068FF00C44965A786903C8E00401A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690173D02A7B4E358725ADD6C6F772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382874-3112-4429-B7C4-2ACE55219A04}"/>
      </w:docPartPr>
      <w:docPartBody>
        <w:p w:rsidR="00000000" w:rsidRDefault="00BF5C62">
          <w:pPr>
            <w:pStyle w:val="690173D02A7B4E358725ADD6C6F77279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0235FBAFF96646FDAD71D52416505D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8877C9-BF66-4DE8-BA90-DF10E4A6E43D}"/>
      </w:docPartPr>
      <w:docPartBody>
        <w:p w:rsidR="00000000" w:rsidRDefault="00BF5C62">
          <w:pPr>
            <w:pStyle w:val="0235FBAFF96646FDAD71D52416505D3A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147FD9A946114B11A02A9156DF3A4D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EFE5A3-7A11-4F1F-A6DC-3846FF4F50B4}"/>
      </w:docPartPr>
      <w:docPartBody>
        <w:p w:rsidR="00000000" w:rsidRDefault="00BF5C62">
          <w:pPr>
            <w:pStyle w:val="147FD9A946114B11A02A9156DF3A4D60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5BD1EE53C2014D1C9FC8BD1F4CDFBA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F5A032-73DA-4B5D-9049-3131DB5C4B7F}"/>
      </w:docPartPr>
      <w:docPartBody>
        <w:p w:rsidR="00000000" w:rsidRDefault="00BF5C62">
          <w:pPr>
            <w:pStyle w:val="5BD1EE53C2014D1C9FC8BD1F4CDFBA04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577B798120D54E3F8B16FE5A140282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DE9D5A-B326-4659-9929-BDADB2AF2301}"/>
      </w:docPartPr>
      <w:docPartBody>
        <w:p w:rsidR="00000000" w:rsidRDefault="00BF5C62">
          <w:pPr>
            <w:pStyle w:val="577B798120D54E3F8B16FE5A1402820A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F2815FF3D4774652BAF65E531951E7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65CA41-EE3F-4104-AD1A-E10ED16EA5A4}"/>
      </w:docPartPr>
      <w:docPartBody>
        <w:p w:rsidR="00000000" w:rsidRDefault="00BF5C62">
          <w:pPr>
            <w:pStyle w:val="F2815FF3D4774652BAF65E531951E7A1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4542BF317B9F4D9CAF54D418F05D42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317208-2477-4708-B1D0-EEA2EDA88197}"/>
      </w:docPartPr>
      <w:docPartBody>
        <w:p w:rsidR="00000000" w:rsidRDefault="00BF5C62">
          <w:pPr>
            <w:pStyle w:val="4542BF317B9F4D9CAF54D418F05D425C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2A25D6310E48431B9B2DB6CEE6A2B3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C5B336-BBB7-405D-A450-4378BE018C08}"/>
      </w:docPartPr>
      <w:docPartBody>
        <w:p w:rsidR="00000000" w:rsidRDefault="00BF5C62">
          <w:pPr>
            <w:pStyle w:val="2A25D6310E48431B9B2DB6CEE6A2B31C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60E909706BA244C0AACCA2A97E622A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D9F660-B556-468A-B066-8DC09F7E0F47}"/>
      </w:docPartPr>
      <w:docPartBody>
        <w:p w:rsidR="00000000" w:rsidRDefault="00BF5C62">
          <w:pPr>
            <w:pStyle w:val="60E909706BA244C0AACCA2A97E622ABE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98D7BE0E960247C582169868C6E2B2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CE02C3-C96F-4FDB-A8AE-A853C98FA3DD}"/>
      </w:docPartPr>
      <w:docPartBody>
        <w:p w:rsidR="00000000" w:rsidRDefault="00BF5C62">
          <w:pPr>
            <w:pStyle w:val="98D7BE0E960247C582169868C6E2B27E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5A1AA44FC0F74EB98D0CBB4425AA4C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0F0CD-5CE8-4DE3-8B06-8048C3C2E205}"/>
      </w:docPartPr>
      <w:docPartBody>
        <w:p w:rsidR="00000000" w:rsidRDefault="00BF5C62">
          <w:pPr>
            <w:pStyle w:val="5A1AA44FC0F74EB98D0CBB4425AA4C9D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C07B922377834FDC8D5F2D0578002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556219-F98B-455F-8FE0-E30D10437623}"/>
      </w:docPartPr>
      <w:docPartBody>
        <w:p w:rsidR="00000000" w:rsidRDefault="00BF5C62">
          <w:pPr>
            <w:pStyle w:val="C07B922377834FDC8D5F2D0578002327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5522D59DC34C4930A664EA7EF12A29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B9FFF-8AE0-404A-968C-BDDF5A37C466}"/>
      </w:docPartPr>
      <w:docPartBody>
        <w:p w:rsidR="00000000" w:rsidRDefault="00BF5C62">
          <w:pPr>
            <w:pStyle w:val="5522D59DC34C4930A664EA7EF12A29CD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EC92662FAF7F477F885C9B4B19F3CE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B66BAF-6310-4C07-9D78-DCEEA7E09D03}"/>
      </w:docPartPr>
      <w:docPartBody>
        <w:p w:rsidR="00000000" w:rsidRDefault="00BF5C62">
          <w:pPr>
            <w:pStyle w:val="EC92662FAF7F477F885C9B4B19F3CEB0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C4030A5962FF4906B285FF3280758C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60FCFF-28AA-4E06-9689-0CE9015A95C0}"/>
      </w:docPartPr>
      <w:docPartBody>
        <w:p w:rsidR="00000000" w:rsidRDefault="00BF5C62">
          <w:pPr>
            <w:pStyle w:val="C4030A5962FF4906B285FF3280758C39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183E255BF85B43248EF3A7E3035DA9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4121BC-9309-4191-B892-09D05207895A}"/>
      </w:docPartPr>
      <w:docPartBody>
        <w:p w:rsidR="00000000" w:rsidRDefault="00BF5C62">
          <w:pPr>
            <w:pStyle w:val="183E255BF85B43248EF3A7E3035DA9B5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D4FD44640B2F4890BFC7E07CF65986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B0D103-43D4-4B18-980C-BDFDEF66CB85}"/>
      </w:docPartPr>
      <w:docPartBody>
        <w:p w:rsidR="00000000" w:rsidRDefault="00BF5C62">
          <w:pPr>
            <w:pStyle w:val="D4FD44640B2F4890BFC7E07CF6598634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E218A5E2DB35477793161EDDC26663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A9A596-CBA7-497B-B8FD-D7738CCE28A5}"/>
      </w:docPartPr>
      <w:docPartBody>
        <w:p w:rsidR="00000000" w:rsidRDefault="00BF5C62">
          <w:pPr>
            <w:pStyle w:val="E218A5E2DB35477793161EDDC266636A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E02664CF2F3D428C884EC22D992F05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3CDD6B-F418-4FCE-AAD2-04B84BBEFDA5}"/>
      </w:docPartPr>
      <w:docPartBody>
        <w:p w:rsidR="00000000" w:rsidRDefault="00BF5C62">
          <w:pPr>
            <w:pStyle w:val="E02664CF2F3D428C884EC22D992F055F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18A90A72F76B428ABB3277CC3FDC3B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306790-C886-4129-8963-698E2B579E6B}"/>
      </w:docPartPr>
      <w:docPartBody>
        <w:p w:rsidR="00000000" w:rsidRDefault="00BF5C62">
          <w:pPr>
            <w:pStyle w:val="18A90A72F76B428ABB3277CC3FDC3BF8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E8529F2329CD438B8A80290CBEA631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A03319-283A-4D51-9475-F0CA6215719E}"/>
      </w:docPartPr>
      <w:docPartBody>
        <w:p w:rsidR="00000000" w:rsidRDefault="00BF5C62">
          <w:pPr>
            <w:pStyle w:val="E8529F2329CD438B8A80290CBEA63185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49913889FFA1494EB604D132648E42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EA2E38-E12A-48A1-8BE6-5AD3CA358874}"/>
      </w:docPartPr>
      <w:docPartBody>
        <w:p w:rsidR="00000000" w:rsidRDefault="00BF5C62">
          <w:pPr>
            <w:pStyle w:val="49913889FFA1494EB604D132648E4213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45FA0679618A451985A88932A72EF6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392B9A-5ECC-41FF-8E35-5B751DF580E0}"/>
      </w:docPartPr>
      <w:docPartBody>
        <w:p w:rsidR="00000000" w:rsidRDefault="00BF5C62">
          <w:pPr>
            <w:pStyle w:val="45FA0679618A451985A88932A72EF641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83EC84DDF5384490B81862D21E18C9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471325-C254-4E9C-A3A8-970D62F1C74C}"/>
      </w:docPartPr>
      <w:docPartBody>
        <w:p w:rsidR="00000000" w:rsidRDefault="00BF5C62">
          <w:pPr>
            <w:pStyle w:val="83EC84DDF5384490B81862D21E18C92A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E6A8F50FC2D6436BB5A39A682D6A58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6C89D0-C255-4593-8DE7-ADCA212DC768}"/>
      </w:docPartPr>
      <w:docPartBody>
        <w:p w:rsidR="00000000" w:rsidRDefault="00BF5C62">
          <w:pPr>
            <w:pStyle w:val="E6A8F50FC2D6436BB5A39A682D6A58FE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1C3C8DF8946740E4A96367A688D895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F355A5-BCA8-4DC7-91D6-73BE79B2968E}"/>
      </w:docPartPr>
      <w:docPartBody>
        <w:p w:rsidR="00000000" w:rsidRDefault="00BF5C62">
          <w:pPr>
            <w:pStyle w:val="1C3C8DF8946740E4A96367A688D895CE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1341FCF6F41F404F8B9DF80504A6A2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2FEF29-DE6E-438A-BCD9-036D82DCB363}"/>
      </w:docPartPr>
      <w:docPartBody>
        <w:p w:rsidR="00000000" w:rsidRDefault="00BF5C62">
          <w:pPr>
            <w:pStyle w:val="1341FCF6F41F404F8B9DF80504A6A258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6E92741E0DB442628804FCB0891CBD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5166A-D04B-4ED4-ADCF-E3437C378562}"/>
      </w:docPartPr>
      <w:docPartBody>
        <w:p w:rsidR="00000000" w:rsidRDefault="00BF5C62">
          <w:pPr>
            <w:pStyle w:val="6E92741E0DB442628804FCB0891CBD8E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546A8D6B9393498E9AEB777F50C211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0641EF-3CBA-47F3-A685-D298F460FFD8}"/>
      </w:docPartPr>
      <w:docPartBody>
        <w:p w:rsidR="00000000" w:rsidRDefault="00BF5C62">
          <w:pPr>
            <w:pStyle w:val="546A8D6B9393498E9AEB777F50C21188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E61CFE5E9DB34C7A847E5D805CD40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5249D-CC90-44FC-8A23-DA593843691F}"/>
      </w:docPartPr>
      <w:docPartBody>
        <w:p w:rsidR="00000000" w:rsidRDefault="00BF5C62">
          <w:pPr>
            <w:pStyle w:val="E61CFE5E9DB34C7A847E5D805CD405C9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LT Bold">
    <w:panose1 w:val="02000803040000020003"/>
    <w:charset w:val="00"/>
    <w:family w:val="auto"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Futura LT Condensed">
    <w:panose1 w:val="02000606050000020003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2D1C514140144D59AD73A9BEB9727601">
    <w:name w:val="2D1C514140144D59AD73A9BEB9727601"/>
  </w:style>
  <w:style w:type="paragraph" w:customStyle="1" w:styleId="D8A42036841C44C186C5C54279BA6EA1">
    <w:name w:val="D8A42036841C44C186C5C54279BA6EA1"/>
  </w:style>
  <w:style w:type="paragraph" w:customStyle="1" w:styleId="44B304A85EF74627930D66464C952AEF">
    <w:name w:val="44B304A85EF74627930D66464C952AEF"/>
  </w:style>
  <w:style w:type="paragraph" w:customStyle="1" w:styleId="B98C8BFA67F14378B3B0B45CCD018540">
    <w:name w:val="B98C8BFA67F14378B3B0B45CCD018540"/>
  </w:style>
  <w:style w:type="paragraph" w:customStyle="1" w:styleId="559BE1B30D684860AAB2EB05069DE8C6">
    <w:name w:val="559BE1B30D684860AAB2EB05069DE8C6"/>
  </w:style>
  <w:style w:type="paragraph" w:customStyle="1" w:styleId="8DBBE3BA011041A59264119886679F9D">
    <w:name w:val="8DBBE3BA011041A59264119886679F9D"/>
  </w:style>
  <w:style w:type="paragraph" w:customStyle="1" w:styleId="F6D502E1D1264CFEA80C7CA25B0ABFCA">
    <w:name w:val="F6D502E1D1264CFEA80C7CA25B0ABFCA"/>
  </w:style>
  <w:style w:type="paragraph" w:customStyle="1" w:styleId="4583C65124B14EADB5D6A2CF366C5976">
    <w:name w:val="4583C65124B14EADB5D6A2CF366C5976"/>
  </w:style>
  <w:style w:type="paragraph" w:customStyle="1" w:styleId="A919AE19CE00415D868135CD5EF4B372">
    <w:name w:val="A919AE19CE00415D868135CD5EF4B372"/>
  </w:style>
  <w:style w:type="paragraph" w:customStyle="1" w:styleId="A9E73AEA87E4452AAE7D2CAADCB79B8E">
    <w:name w:val="A9E73AEA87E4452AAE7D2CAADCB79B8E"/>
  </w:style>
  <w:style w:type="paragraph" w:customStyle="1" w:styleId="D7DFA7C4104C41409DF00F187B37C534">
    <w:name w:val="D7DFA7C4104C41409DF00F187B37C534"/>
  </w:style>
  <w:style w:type="paragraph" w:customStyle="1" w:styleId="17681772BF4D4BBDB2C13A43B90AD07C">
    <w:name w:val="17681772BF4D4BBDB2C13A43B90AD07C"/>
  </w:style>
  <w:style w:type="paragraph" w:customStyle="1" w:styleId="56C7A3500EAA4F73850EA743569A9B93">
    <w:name w:val="56C7A3500EAA4F73850EA743569A9B93"/>
  </w:style>
  <w:style w:type="paragraph" w:customStyle="1" w:styleId="3B5C59082BFA4101A600397D0F45D040">
    <w:name w:val="3B5C59082BFA4101A600397D0F45D040"/>
  </w:style>
  <w:style w:type="paragraph" w:customStyle="1" w:styleId="86169FF4293F4004AE1697F25869DF29">
    <w:name w:val="86169FF4293F4004AE1697F25869DF29"/>
  </w:style>
  <w:style w:type="paragraph" w:customStyle="1" w:styleId="29E832661997486EA66D509D1797DC37">
    <w:name w:val="29E832661997486EA66D509D1797DC37"/>
  </w:style>
  <w:style w:type="paragraph" w:customStyle="1" w:styleId="D97460180DD04208843D032114FBF133">
    <w:name w:val="D97460180DD04208843D032114FBF133"/>
  </w:style>
  <w:style w:type="paragraph" w:customStyle="1" w:styleId="7C9DF05B409E4980B6E202BEF6A389C3">
    <w:name w:val="7C9DF05B409E4980B6E202BEF6A389C3"/>
  </w:style>
  <w:style w:type="paragraph" w:customStyle="1" w:styleId="32798125DE02459A8EE9ECAC7E295159">
    <w:name w:val="32798125DE02459A8EE9ECAC7E295159"/>
  </w:style>
  <w:style w:type="paragraph" w:customStyle="1" w:styleId="1F717AA8CE464625995ECA7EB81C075D">
    <w:name w:val="1F717AA8CE464625995ECA7EB81C075D"/>
  </w:style>
  <w:style w:type="paragraph" w:customStyle="1" w:styleId="965C942472694E659C12C48C45B05105">
    <w:name w:val="965C942472694E659C12C48C45B05105"/>
  </w:style>
  <w:style w:type="paragraph" w:customStyle="1" w:styleId="2AF592C3DB5443589BA45F62734D7CE0">
    <w:name w:val="2AF592C3DB5443589BA45F62734D7CE0"/>
  </w:style>
  <w:style w:type="paragraph" w:customStyle="1" w:styleId="34E7C37E03E346F49423A986BBD10705">
    <w:name w:val="34E7C37E03E346F49423A986BBD10705"/>
  </w:style>
  <w:style w:type="paragraph" w:customStyle="1" w:styleId="1850F7735D814439AD0B7EA87A2A9FA9">
    <w:name w:val="1850F7735D814439AD0B7EA87A2A9FA9"/>
  </w:style>
  <w:style w:type="paragraph" w:customStyle="1" w:styleId="5F7B442AC11E48FC93A97E9D75CBED17">
    <w:name w:val="5F7B442AC11E48FC93A97E9D75CBED17"/>
  </w:style>
  <w:style w:type="paragraph" w:customStyle="1" w:styleId="330C291E774A4F45B7D6749F6926125E">
    <w:name w:val="330C291E774A4F45B7D6749F6926125E"/>
  </w:style>
  <w:style w:type="paragraph" w:customStyle="1" w:styleId="EC15558596854401A731459FD6A5B9EF">
    <w:name w:val="EC15558596854401A731459FD6A5B9EF"/>
  </w:style>
  <w:style w:type="paragraph" w:customStyle="1" w:styleId="E1514727CAD6456293F714FE29A42034">
    <w:name w:val="E1514727CAD6456293F714FE29A42034"/>
  </w:style>
  <w:style w:type="paragraph" w:customStyle="1" w:styleId="47A45F0EB3D147448CF7F0AA093F36EE">
    <w:name w:val="47A45F0EB3D147448CF7F0AA093F36EE"/>
  </w:style>
  <w:style w:type="paragraph" w:customStyle="1" w:styleId="F5B252D37EC3415CB9C7A3E7C590E6DB">
    <w:name w:val="F5B252D37EC3415CB9C7A3E7C590E6DB"/>
  </w:style>
  <w:style w:type="paragraph" w:customStyle="1" w:styleId="4D1BF21C9EF94A5997398A3DB3E3BCD4">
    <w:name w:val="4D1BF21C9EF94A5997398A3DB3E3BCD4"/>
  </w:style>
  <w:style w:type="paragraph" w:customStyle="1" w:styleId="1FD70B86625B4BEBA65C73060D1B92A0">
    <w:name w:val="1FD70B86625B4BEBA65C73060D1B92A0"/>
  </w:style>
  <w:style w:type="paragraph" w:customStyle="1" w:styleId="87B0E766512143DAB2C2B7EAFE1A83B9">
    <w:name w:val="87B0E766512143DAB2C2B7EAFE1A83B9"/>
  </w:style>
  <w:style w:type="paragraph" w:customStyle="1" w:styleId="AA1A5270E1054A3E8E626B4C7FC5B655">
    <w:name w:val="AA1A5270E1054A3E8E626B4C7FC5B655"/>
  </w:style>
  <w:style w:type="paragraph" w:customStyle="1" w:styleId="135F14DD9FDB4360AA09A335E5C9E1B9">
    <w:name w:val="135F14DD9FDB4360AA09A335E5C9E1B9"/>
  </w:style>
  <w:style w:type="paragraph" w:customStyle="1" w:styleId="6B8CB2F7F03342ADA81A4E63F9FCE59F">
    <w:name w:val="6B8CB2F7F03342ADA81A4E63F9FCE59F"/>
  </w:style>
  <w:style w:type="paragraph" w:customStyle="1" w:styleId="92ED99F0DA494EB0B2620F42173E0B9F">
    <w:name w:val="92ED99F0DA494EB0B2620F42173E0B9F"/>
  </w:style>
  <w:style w:type="paragraph" w:customStyle="1" w:styleId="F52F2C1D724E434D958A81E5DFD22852">
    <w:name w:val="F52F2C1D724E434D958A81E5DFD22852"/>
  </w:style>
  <w:style w:type="paragraph" w:customStyle="1" w:styleId="0CB4BC42212146578AFB33483D931D97">
    <w:name w:val="0CB4BC42212146578AFB33483D931D97"/>
  </w:style>
  <w:style w:type="paragraph" w:customStyle="1" w:styleId="D850C5F2BF534F8C93766124E78C298D">
    <w:name w:val="D850C5F2BF534F8C93766124E78C298D"/>
  </w:style>
  <w:style w:type="paragraph" w:customStyle="1" w:styleId="8EFCCBD51882494383C32F87F37E6CA6">
    <w:name w:val="8EFCCBD51882494383C32F87F37E6CA6"/>
  </w:style>
  <w:style w:type="paragraph" w:customStyle="1" w:styleId="581C855E05E74DD7BB75A5396E92DED3">
    <w:name w:val="581C855E05E74DD7BB75A5396E92DED3"/>
  </w:style>
  <w:style w:type="paragraph" w:customStyle="1" w:styleId="38CE8FDBE96F482EA55A0BEA679389F8">
    <w:name w:val="38CE8FDBE96F482EA55A0BEA679389F8"/>
  </w:style>
  <w:style w:type="paragraph" w:customStyle="1" w:styleId="0A41A35D53484EFAABD424A934928287">
    <w:name w:val="0A41A35D53484EFAABD424A934928287"/>
  </w:style>
  <w:style w:type="paragraph" w:customStyle="1" w:styleId="8594C785637C4E69826D2D262083C0A6">
    <w:name w:val="8594C785637C4E69826D2D262083C0A6"/>
  </w:style>
  <w:style w:type="paragraph" w:customStyle="1" w:styleId="C690BF2EF8614EA39969350C41674467">
    <w:name w:val="C690BF2EF8614EA39969350C41674467"/>
  </w:style>
  <w:style w:type="paragraph" w:customStyle="1" w:styleId="C1993944696F40149AA733C3CA838CF7">
    <w:name w:val="C1993944696F40149AA733C3CA838CF7"/>
  </w:style>
  <w:style w:type="paragraph" w:customStyle="1" w:styleId="377B32EA6F0944D8956375AADFD6AEBD">
    <w:name w:val="377B32EA6F0944D8956375AADFD6AEBD"/>
  </w:style>
  <w:style w:type="paragraph" w:customStyle="1" w:styleId="9E5CB34163B048B48840D6AD23D4F7A4">
    <w:name w:val="9E5CB34163B048B48840D6AD23D4F7A4"/>
  </w:style>
  <w:style w:type="paragraph" w:customStyle="1" w:styleId="91464A1397844B5692FAA66B121A10A3">
    <w:name w:val="91464A1397844B5692FAA66B121A10A3"/>
  </w:style>
  <w:style w:type="paragraph" w:customStyle="1" w:styleId="6C7798F2C10C42F19FE38B57A3E595BE">
    <w:name w:val="6C7798F2C10C42F19FE38B57A3E595BE"/>
  </w:style>
  <w:style w:type="paragraph" w:customStyle="1" w:styleId="7791629D02A14BE49A64521BBD12B45D">
    <w:name w:val="7791629D02A14BE49A64521BBD12B45D"/>
  </w:style>
  <w:style w:type="paragraph" w:customStyle="1" w:styleId="9FDC3F8CCFCF401B89D82E31165093BF">
    <w:name w:val="9FDC3F8CCFCF401B89D82E31165093BF"/>
  </w:style>
  <w:style w:type="paragraph" w:customStyle="1" w:styleId="A4F9F98995FE4479BF0CD926FDB7A116">
    <w:name w:val="A4F9F98995FE4479BF0CD926FDB7A116"/>
  </w:style>
  <w:style w:type="paragraph" w:customStyle="1" w:styleId="3A80F6F611EF446C8EAB4A43866F7DCE">
    <w:name w:val="3A80F6F611EF446C8EAB4A43866F7DCE"/>
  </w:style>
  <w:style w:type="paragraph" w:customStyle="1" w:styleId="D8A000EB5320455D8FD0C6ADB6CFBDE9">
    <w:name w:val="D8A000EB5320455D8FD0C6ADB6CFBDE9"/>
  </w:style>
  <w:style w:type="paragraph" w:customStyle="1" w:styleId="7833A079229C425ABD0B461BD0691BAE">
    <w:name w:val="7833A079229C425ABD0B461BD0691BAE"/>
  </w:style>
  <w:style w:type="paragraph" w:customStyle="1" w:styleId="71884080D22B4D5295D32B946F8D718F">
    <w:name w:val="71884080D22B4D5295D32B946F8D718F"/>
  </w:style>
  <w:style w:type="paragraph" w:customStyle="1" w:styleId="9477F8E3F7AA4CB0B6F4A9DC400C3FAF">
    <w:name w:val="9477F8E3F7AA4CB0B6F4A9DC400C3FAF"/>
  </w:style>
  <w:style w:type="paragraph" w:customStyle="1" w:styleId="D7B643DBDEAC4552A5CD72DF6C57AA0B">
    <w:name w:val="D7B643DBDEAC4552A5CD72DF6C57AA0B"/>
  </w:style>
  <w:style w:type="paragraph" w:customStyle="1" w:styleId="38D070D3639E4DC4952E7EC3B303B7CC">
    <w:name w:val="38D070D3639E4DC4952E7EC3B303B7CC"/>
  </w:style>
  <w:style w:type="paragraph" w:customStyle="1" w:styleId="31A24E08D1E249179EC1CA2464187914">
    <w:name w:val="31A24E08D1E249179EC1CA2464187914"/>
  </w:style>
  <w:style w:type="paragraph" w:customStyle="1" w:styleId="0735B44AACE547DAAA793CA409B147FF">
    <w:name w:val="0735B44AACE547DAAA793CA409B147FF"/>
  </w:style>
  <w:style w:type="paragraph" w:customStyle="1" w:styleId="A994E48F83674DE3A690444EBD40BE8C">
    <w:name w:val="A994E48F83674DE3A690444EBD40BE8C"/>
  </w:style>
  <w:style w:type="paragraph" w:customStyle="1" w:styleId="3CB825BD9343421492F837003D829821">
    <w:name w:val="3CB825BD9343421492F837003D829821"/>
  </w:style>
  <w:style w:type="paragraph" w:customStyle="1" w:styleId="DBCC4A64EDD5419E9DC2BAC2DAB4AAC3">
    <w:name w:val="DBCC4A64EDD5419E9DC2BAC2DAB4AAC3"/>
  </w:style>
  <w:style w:type="paragraph" w:customStyle="1" w:styleId="2A768E05401B4523AA1C498C5A64A3C3">
    <w:name w:val="2A768E05401B4523AA1C498C5A64A3C3"/>
  </w:style>
  <w:style w:type="paragraph" w:customStyle="1" w:styleId="8A06BA48873F4036B9A09858FE0E8D06">
    <w:name w:val="8A06BA48873F4036B9A09858FE0E8D06"/>
  </w:style>
  <w:style w:type="paragraph" w:customStyle="1" w:styleId="ABBA442645394C899970B886506068CD">
    <w:name w:val="ABBA442645394C899970B886506068CD"/>
  </w:style>
  <w:style w:type="paragraph" w:customStyle="1" w:styleId="E23EA4E2735842069FED71119126A3EA">
    <w:name w:val="E23EA4E2735842069FED71119126A3EA"/>
  </w:style>
  <w:style w:type="paragraph" w:customStyle="1" w:styleId="0558983984C34FEA8624305462E461B6">
    <w:name w:val="0558983984C34FEA8624305462E461B6"/>
  </w:style>
  <w:style w:type="paragraph" w:customStyle="1" w:styleId="8B68528252E04C52852B1EF7A808EE5C">
    <w:name w:val="8B68528252E04C52852B1EF7A808EE5C"/>
  </w:style>
  <w:style w:type="paragraph" w:customStyle="1" w:styleId="7CC871A8F62240528CC4BF9354C9EE61">
    <w:name w:val="7CC871A8F62240528CC4BF9354C9EE61"/>
  </w:style>
  <w:style w:type="paragraph" w:customStyle="1" w:styleId="0BA95BD14C9F45569F77962188D6623F">
    <w:name w:val="0BA95BD14C9F45569F77962188D6623F"/>
  </w:style>
  <w:style w:type="paragraph" w:customStyle="1" w:styleId="D3EBE0FA6BC349D7AFADCFCB43F14CBA">
    <w:name w:val="D3EBE0FA6BC349D7AFADCFCB43F14CBA"/>
  </w:style>
  <w:style w:type="paragraph" w:customStyle="1" w:styleId="83B4954237D249CDBD3335B314EE84FD">
    <w:name w:val="83B4954237D249CDBD3335B314EE84FD"/>
  </w:style>
  <w:style w:type="paragraph" w:customStyle="1" w:styleId="5FAB728591004E6DA6FFD26D6DE967CD">
    <w:name w:val="5FAB728591004E6DA6FFD26D6DE967CD"/>
  </w:style>
  <w:style w:type="paragraph" w:customStyle="1" w:styleId="8AE4FB7D5F6F46B89E0DEA41CDDECB80">
    <w:name w:val="8AE4FB7D5F6F46B89E0DEA41CDDECB80"/>
  </w:style>
  <w:style w:type="paragraph" w:customStyle="1" w:styleId="126C4CEEA7314B3988A949F60744F629">
    <w:name w:val="126C4CEEA7314B3988A949F60744F629"/>
  </w:style>
  <w:style w:type="paragraph" w:customStyle="1" w:styleId="08E068FF00C44965A786903C8E00401A">
    <w:name w:val="08E068FF00C44965A786903C8E00401A"/>
  </w:style>
  <w:style w:type="paragraph" w:customStyle="1" w:styleId="690173D02A7B4E358725ADD6C6F77279">
    <w:name w:val="690173D02A7B4E358725ADD6C6F77279"/>
  </w:style>
  <w:style w:type="paragraph" w:customStyle="1" w:styleId="0235FBAFF96646FDAD71D52416505D3A">
    <w:name w:val="0235FBAFF96646FDAD71D52416505D3A"/>
  </w:style>
  <w:style w:type="paragraph" w:customStyle="1" w:styleId="147FD9A946114B11A02A9156DF3A4D60">
    <w:name w:val="147FD9A946114B11A02A9156DF3A4D60"/>
  </w:style>
  <w:style w:type="paragraph" w:customStyle="1" w:styleId="5BD1EE53C2014D1C9FC8BD1F4CDFBA04">
    <w:name w:val="5BD1EE53C2014D1C9FC8BD1F4CDFBA04"/>
  </w:style>
  <w:style w:type="paragraph" w:customStyle="1" w:styleId="577B798120D54E3F8B16FE5A1402820A">
    <w:name w:val="577B798120D54E3F8B16FE5A1402820A"/>
  </w:style>
  <w:style w:type="paragraph" w:customStyle="1" w:styleId="F2815FF3D4774652BAF65E531951E7A1">
    <w:name w:val="F2815FF3D4774652BAF65E531951E7A1"/>
  </w:style>
  <w:style w:type="paragraph" w:customStyle="1" w:styleId="4542BF317B9F4D9CAF54D418F05D425C">
    <w:name w:val="4542BF317B9F4D9CAF54D418F05D425C"/>
  </w:style>
  <w:style w:type="paragraph" w:customStyle="1" w:styleId="2A25D6310E48431B9B2DB6CEE6A2B31C">
    <w:name w:val="2A25D6310E48431B9B2DB6CEE6A2B31C"/>
  </w:style>
  <w:style w:type="paragraph" w:customStyle="1" w:styleId="60E909706BA244C0AACCA2A97E622ABE">
    <w:name w:val="60E909706BA244C0AACCA2A97E622ABE"/>
  </w:style>
  <w:style w:type="paragraph" w:customStyle="1" w:styleId="98D7BE0E960247C582169868C6E2B27E">
    <w:name w:val="98D7BE0E960247C582169868C6E2B27E"/>
  </w:style>
  <w:style w:type="paragraph" w:customStyle="1" w:styleId="5A1AA44FC0F74EB98D0CBB4425AA4C9D">
    <w:name w:val="5A1AA44FC0F74EB98D0CBB4425AA4C9D"/>
  </w:style>
  <w:style w:type="paragraph" w:customStyle="1" w:styleId="C07B922377834FDC8D5F2D0578002327">
    <w:name w:val="C07B922377834FDC8D5F2D0578002327"/>
  </w:style>
  <w:style w:type="paragraph" w:customStyle="1" w:styleId="5522D59DC34C4930A664EA7EF12A29CD">
    <w:name w:val="5522D59DC34C4930A664EA7EF12A29CD"/>
  </w:style>
  <w:style w:type="paragraph" w:customStyle="1" w:styleId="EC92662FAF7F477F885C9B4B19F3CEB0">
    <w:name w:val="EC92662FAF7F477F885C9B4B19F3CEB0"/>
  </w:style>
  <w:style w:type="paragraph" w:customStyle="1" w:styleId="C4030A5962FF4906B285FF3280758C39">
    <w:name w:val="C4030A5962FF4906B285FF3280758C39"/>
  </w:style>
  <w:style w:type="paragraph" w:customStyle="1" w:styleId="183E255BF85B43248EF3A7E3035DA9B5">
    <w:name w:val="183E255BF85B43248EF3A7E3035DA9B5"/>
  </w:style>
  <w:style w:type="paragraph" w:customStyle="1" w:styleId="D4FD44640B2F4890BFC7E07CF6598634">
    <w:name w:val="D4FD44640B2F4890BFC7E07CF6598634"/>
  </w:style>
  <w:style w:type="paragraph" w:customStyle="1" w:styleId="E218A5E2DB35477793161EDDC266636A">
    <w:name w:val="E218A5E2DB35477793161EDDC266636A"/>
  </w:style>
  <w:style w:type="paragraph" w:customStyle="1" w:styleId="E02664CF2F3D428C884EC22D992F055F">
    <w:name w:val="E02664CF2F3D428C884EC22D992F055F"/>
  </w:style>
  <w:style w:type="paragraph" w:customStyle="1" w:styleId="18A90A72F76B428ABB3277CC3FDC3BF8">
    <w:name w:val="18A90A72F76B428ABB3277CC3FDC3BF8"/>
  </w:style>
  <w:style w:type="paragraph" w:customStyle="1" w:styleId="E8529F2329CD438B8A80290CBEA63185">
    <w:name w:val="E8529F2329CD438B8A80290CBEA63185"/>
  </w:style>
  <w:style w:type="paragraph" w:customStyle="1" w:styleId="49913889FFA1494EB604D132648E4213">
    <w:name w:val="49913889FFA1494EB604D132648E4213"/>
  </w:style>
  <w:style w:type="paragraph" w:customStyle="1" w:styleId="45FA0679618A451985A88932A72EF641">
    <w:name w:val="45FA0679618A451985A88932A72EF641"/>
  </w:style>
  <w:style w:type="paragraph" w:customStyle="1" w:styleId="83EC84DDF5384490B81862D21E18C92A">
    <w:name w:val="83EC84DDF5384490B81862D21E18C92A"/>
  </w:style>
  <w:style w:type="paragraph" w:customStyle="1" w:styleId="E6A8F50FC2D6436BB5A39A682D6A58FE">
    <w:name w:val="E6A8F50FC2D6436BB5A39A682D6A58FE"/>
  </w:style>
  <w:style w:type="paragraph" w:customStyle="1" w:styleId="1C3C8DF8946740E4A96367A688D895CE">
    <w:name w:val="1C3C8DF8946740E4A96367A688D895CE"/>
  </w:style>
  <w:style w:type="paragraph" w:customStyle="1" w:styleId="1341FCF6F41F404F8B9DF80504A6A258">
    <w:name w:val="1341FCF6F41F404F8B9DF80504A6A258"/>
  </w:style>
  <w:style w:type="paragraph" w:customStyle="1" w:styleId="6E92741E0DB442628804FCB0891CBD8E">
    <w:name w:val="6E92741E0DB442628804FCB0891CBD8E"/>
  </w:style>
  <w:style w:type="paragraph" w:customStyle="1" w:styleId="546A8D6B9393498E9AEB777F50C21188">
    <w:name w:val="546A8D6B9393498E9AEB777F50C21188"/>
  </w:style>
  <w:style w:type="paragraph" w:customStyle="1" w:styleId="E61CFE5E9DB34C7A847E5D805CD405C9">
    <w:name w:val="E61CFE5E9DB34C7A847E5D805CD405C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2D1C514140144D59AD73A9BEB9727601">
    <w:name w:val="2D1C514140144D59AD73A9BEB9727601"/>
  </w:style>
  <w:style w:type="paragraph" w:customStyle="1" w:styleId="D8A42036841C44C186C5C54279BA6EA1">
    <w:name w:val="D8A42036841C44C186C5C54279BA6EA1"/>
  </w:style>
  <w:style w:type="paragraph" w:customStyle="1" w:styleId="44B304A85EF74627930D66464C952AEF">
    <w:name w:val="44B304A85EF74627930D66464C952AEF"/>
  </w:style>
  <w:style w:type="paragraph" w:customStyle="1" w:styleId="B98C8BFA67F14378B3B0B45CCD018540">
    <w:name w:val="B98C8BFA67F14378B3B0B45CCD018540"/>
  </w:style>
  <w:style w:type="paragraph" w:customStyle="1" w:styleId="559BE1B30D684860AAB2EB05069DE8C6">
    <w:name w:val="559BE1B30D684860AAB2EB05069DE8C6"/>
  </w:style>
  <w:style w:type="paragraph" w:customStyle="1" w:styleId="8DBBE3BA011041A59264119886679F9D">
    <w:name w:val="8DBBE3BA011041A59264119886679F9D"/>
  </w:style>
  <w:style w:type="paragraph" w:customStyle="1" w:styleId="F6D502E1D1264CFEA80C7CA25B0ABFCA">
    <w:name w:val="F6D502E1D1264CFEA80C7CA25B0ABFCA"/>
  </w:style>
  <w:style w:type="paragraph" w:customStyle="1" w:styleId="4583C65124B14EADB5D6A2CF366C5976">
    <w:name w:val="4583C65124B14EADB5D6A2CF366C5976"/>
  </w:style>
  <w:style w:type="paragraph" w:customStyle="1" w:styleId="A919AE19CE00415D868135CD5EF4B372">
    <w:name w:val="A919AE19CE00415D868135CD5EF4B372"/>
  </w:style>
  <w:style w:type="paragraph" w:customStyle="1" w:styleId="A9E73AEA87E4452AAE7D2CAADCB79B8E">
    <w:name w:val="A9E73AEA87E4452AAE7D2CAADCB79B8E"/>
  </w:style>
  <w:style w:type="paragraph" w:customStyle="1" w:styleId="D7DFA7C4104C41409DF00F187B37C534">
    <w:name w:val="D7DFA7C4104C41409DF00F187B37C534"/>
  </w:style>
  <w:style w:type="paragraph" w:customStyle="1" w:styleId="17681772BF4D4BBDB2C13A43B90AD07C">
    <w:name w:val="17681772BF4D4BBDB2C13A43B90AD07C"/>
  </w:style>
  <w:style w:type="paragraph" w:customStyle="1" w:styleId="56C7A3500EAA4F73850EA743569A9B93">
    <w:name w:val="56C7A3500EAA4F73850EA743569A9B93"/>
  </w:style>
  <w:style w:type="paragraph" w:customStyle="1" w:styleId="3B5C59082BFA4101A600397D0F45D040">
    <w:name w:val="3B5C59082BFA4101A600397D0F45D040"/>
  </w:style>
  <w:style w:type="paragraph" w:customStyle="1" w:styleId="86169FF4293F4004AE1697F25869DF29">
    <w:name w:val="86169FF4293F4004AE1697F25869DF29"/>
  </w:style>
  <w:style w:type="paragraph" w:customStyle="1" w:styleId="29E832661997486EA66D509D1797DC37">
    <w:name w:val="29E832661997486EA66D509D1797DC37"/>
  </w:style>
  <w:style w:type="paragraph" w:customStyle="1" w:styleId="D97460180DD04208843D032114FBF133">
    <w:name w:val="D97460180DD04208843D032114FBF133"/>
  </w:style>
  <w:style w:type="paragraph" w:customStyle="1" w:styleId="7C9DF05B409E4980B6E202BEF6A389C3">
    <w:name w:val="7C9DF05B409E4980B6E202BEF6A389C3"/>
  </w:style>
  <w:style w:type="paragraph" w:customStyle="1" w:styleId="32798125DE02459A8EE9ECAC7E295159">
    <w:name w:val="32798125DE02459A8EE9ECAC7E295159"/>
  </w:style>
  <w:style w:type="paragraph" w:customStyle="1" w:styleId="1F717AA8CE464625995ECA7EB81C075D">
    <w:name w:val="1F717AA8CE464625995ECA7EB81C075D"/>
  </w:style>
  <w:style w:type="paragraph" w:customStyle="1" w:styleId="965C942472694E659C12C48C45B05105">
    <w:name w:val="965C942472694E659C12C48C45B05105"/>
  </w:style>
  <w:style w:type="paragraph" w:customStyle="1" w:styleId="2AF592C3DB5443589BA45F62734D7CE0">
    <w:name w:val="2AF592C3DB5443589BA45F62734D7CE0"/>
  </w:style>
  <w:style w:type="paragraph" w:customStyle="1" w:styleId="34E7C37E03E346F49423A986BBD10705">
    <w:name w:val="34E7C37E03E346F49423A986BBD10705"/>
  </w:style>
  <w:style w:type="paragraph" w:customStyle="1" w:styleId="1850F7735D814439AD0B7EA87A2A9FA9">
    <w:name w:val="1850F7735D814439AD0B7EA87A2A9FA9"/>
  </w:style>
  <w:style w:type="paragraph" w:customStyle="1" w:styleId="5F7B442AC11E48FC93A97E9D75CBED17">
    <w:name w:val="5F7B442AC11E48FC93A97E9D75CBED17"/>
  </w:style>
  <w:style w:type="paragraph" w:customStyle="1" w:styleId="330C291E774A4F45B7D6749F6926125E">
    <w:name w:val="330C291E774A4F45B7D6749F6926125E"/>
  </w:style>
  <w:style w:type="paragraph" w:customStyle="1" w:styleId="EC15558596854401A731459FD6A5B9EF">
    <w:name w:val="EC15558596854401A731459FD6A5B9EF"/>
  </w:style>
  <w:style w:type="paragraph" w:customStyle="1" w:styleId="E1514727CAD6456293F714FE29A42034">
    <w:name w:val="E1514727CAD6456293F714FE29A42034"/>
  </w:style>
  <w:style w:type="paragraph" w:customStyle="1" w:styleId="47A45F0EB3D147448CF7F0AA093F36EE">
    <w:name w:val="47A45F0EB3D147448CF7F0AA093F36EE"/>
  </w:style>
  <w:style w:type="paragraph" w:customStyle="1" w:styleId="F5B252D37EC3415CB9C7A3E7C590E6DB">
    <w:name w:val="F5B252D37EC3415CB9C7A3E7C590E6DB"/>
  </w:style>
  <w:style w:type="paragraph" w:customStyle="1" w:styleId="4D1BF21C9EF94A5997398A3DB3E3BCD4">
    <w:name w:val="4D1BF21C9EF94A5997398A3DB3E3BCD4"/>
  </w:style>
  <w:style w:type="paragraph" w:customStyle="1" w:styleId="1FD70B86625B4BEBA65C73060D1B92A0">
    <w:name w:val="1FD70B86625B4BEBA65C73060D1B92A0"/>
  </w:style>
  <w:style w:type="paragraph" w:customStyle="1" w:styleId="87B0E766512143DAB2C2B7EAFE1A83B9">
    <w:name w:val="87B0E766512143DAB2C2B7EAFE1A83B9"/>
  </w:style>
  <w:style w:type="paragraph" w:customStyle="1" w:styleId="AA1A5270E1054A3E8E626B4C7FC5B655">
    <w:name w:val="AA1A5270E1054A3E8E626B4C7FC5B655"/>
  </w:style>
  <w:style w:type="paragraph" w:customStyle="1" w:styleId="135F14DD9FDB4360AA09A335E5C9E1B9">
    <w:name w:val="135F14DD9FDB4360AA09A335E5C9E1B9"/>
  </w:style>
  <w:style w:type="paragraph" w:customStyle="1" w:styleId="6B8CB2F7F03342ADA81A4E63F9FCE59F">
    <w:name w:val="6B8CB2F7F03342ADA81A4E63F9FCE59F"/>
  </w:style>
  <w:style w:type="paragraph" w:customStyle="1" w:styleId="92ED99F0DA494EB0B2620F42173E0B9F">
    <w:name w:val="92ED99F0DA494EB0B2620F42173E0B9F"/>
  </w:style>
  <w:style w:type="paragraph" w:customStyle="1" w:styleId="F52F2C1D724E434D958A81E5DFD22852">
    <w:name w:val="F52F2C1D724E434D958A81E5DFD22852"/>
  </w:style>
  <w:style w:type="paragraph" w:customStyle="1" w:styleId="0CB4BC42212146578AFB33483D931D97">
    <w:name w:val="0CB4BC42212146578AFB33483D931D97"/>
  </w:style>
  <w:style w:type="paragraph" w:customStyle="1" w:styleId="D850C5F2BF534F8C93766124E78C298D">
    <w:name w:val="D850C5F2BF534F8C93766124E78C298D"/>
  </w:style>
  <w:style w:type="paragraph" w:customStyle="1" w:styleId="8EFCCBD51882494383C32F87F37E6CA6">
    <w:name w:val="8EFCCBD51882494383C32F87F37E6CA6"/>
  </w:style>
  <w:style w:type="paragraph" w:customStyle="1" w:styleId="581C855E05E74DD7BB75A5396E92DED3">
    <w:name w:val="581C855E05E74DD7BB75A5396E92DED3"/>
  </w:style>
  <w:style w:type="paragraph" w:customStyle="1" w:styleId="38CE8FDBE96F482EA55A0BEA679389F8">
    <w:name w:val="38CE8FDBE96F482EA55A0BEA679389F8"/>
  </w:style>
  <w:style w:type="paragraph" w:customStyle="1" w:styleId="0A41A35D53484EFAABD424A934928287">
    <w:name w:val="0A41A35D53484EFAABD424A934928287"/>
  </w:style>
  <w:style w:type="paragraph" w:customStyle="1" w:styleId="8594C785637C4E69826D2D262083C0A6">
    <w:name w:val="8594C785637C4E69826D2D262083C0A6"/>
  </w:style>
  <w:style w:type="paragraph" w:customStyle="1" w:styleId="C690BF2EF8614EA39969350C41674467">
    <w:name w:val="C690BF2EF8614EA39969350C41674467"/>
  </w:style>
  <w:style w:type="paragraph" w:customStyle="1" w:styleId="C1993944696F40149AA733C3CA838CF7">
    <w:name w:val="C1993944696F40149AA733C3CA838CF7"/>
  </w:style>
  <w:style w:type="paragraph" w:customStyle="1" w:styleId="377B32EA6F0944D8956375AADFD6AEBD">
    <w:name w:val="377B32EA6F0944D8956375AADFD6AEBD"/>
  </w:style>
  <w:style w:type="paragraph" w:customStyle="1" w:styleId="9E5CB34163B048B48840D6AD23D4F7A4">
    <w:name w:val="9E5CB34163B048B48840D6AD23D4F7A4"/>
  </w:style>
  <w:style w:type="paragraph" w:customStyle="1" w:styleId="91464A1397844B5692FAA66B121A10A3">
    <w:name w:val="91464A1397844B5692FAA66B121A10A3"/>
  </w:style>
  <w:style w:type="paragraph" w:customStyle="1" w:styleId="6C7798F2C10C42F19FE38B57A3E595BE">
    <w:name w:val="6C7798F2C10C42F19FE38B57A3E595BE"/>
  </w:style>
  <w:style w:type="paragraph" w:customStyle="1" w:styleId="7791629D02A14BE49A64521BBD12B45D">
    <w:name w:val="7791629D02A14BE49A64521BBD12B45D"/>
  </w:style>
  <w:style w:type="paragraph" w:customStyle="1" w:styleId="9FDC3F8CCFCF401B89D82E31165093BF">
    <w:name w:val="9FDC3F8CCFCF401B89D82E31165093BF"/>
  </w:style>
  <w:style w:type="paragraph" w:customStyle="1" w:styleId="A4F9F98995FE4479BF0CD926FDB7A116">
    <w:name w:val="A4F9F98995FE4479BF0CD926FDB7A116"/>
  </w:style>
  <w:style w:type="paragraph" w:customStyle="1" w:styleId="3A80F6F611EF446C8EAB4A43866F7DCE">
    <w:name w:val="3A80F6F611EF446C8EAB4A43866F7DCE"/>
  </w:style>
  <w:style w:type="paragraph" w:customStyle="1" w:styleId="D8A000EB5320455D8FD0C6ADB6CFBDE9">
    <w:name w:val="D8A000EB5320455D8FD0C6ADB6CFBDE9"/>
  </w:style>
  <w:style w:type="paragraph" w:customStyle="1" w:styleId="7833A079229C425ABD0B461BD0691BAE">
    <w:name w:val="7833A079229C425ABD0B461BD0691BAE"/>
  </w:style>
  <w:style w:type="paragraph" w:customStyle="1" w:styleId="71884080D22B4D5295D32B946F8D718F">
    <w:name w:val="71884080D22B4D5295D32B946F8D718F"/>
  </w:style>
  <w:style w:type="paragraph" w:customStyle="1" w:styleId="9477F8E3F7AA4CB0B6F4A9DC400C3FAF">
    <w:name w:val="9477F8E3F7AA4CB0B6F4A9DC400C3FAF"/>
  </w:style>
  <w:style w:type="paragraph" w:customStyle="1" w:styleId="D7B643DBDEAC4552A5CD72DF6C57AA0B">
    <w:name w:val="D7B643DBDEAC4552A5CD72DF6C57AA0B"/>
  </w:style>
  <w:style w:type="paragraph" w:customStyle="1" w:styleId="38D070D3639E4DC4952E7EC3B303B7CC">
    <w:name w:val="38D070D3639E4DC4952E7EC3B303B7CC"/>
  </w:style>
  <w:style w:type="paragraph" w:customStyle="1" w:styleId="31A24E08D1E249179EC1CA2464187914">
    <w:name w:val="31A24E08D1E249179EC1CA2464187914"/>
  </w:style>
  <w:style w:type="paragraph" w:customStyle="1" w:styleId="0735B44AACE547DAAA793CA409B147FF">
    <w:name w:val="0735B44AACE547DAAA793CA409B147FF"/>
  </w:style>
  <w:style w:type="paragraph" w:customStyle="1" w:styleId="A994E48F83674DE3A690444EBD40BE8C">
    <w:name w:val="A994E48F83674DE3A690444EBD40BE8C"/>
  </w:style>
  <w:style w:type="paragraph" w:customStyle="1" w:styleId="3CB825BD9343421492F837003D829821">
    <w:name w:val="3CB825BD9343421492F837003D829821"/>
  </w:style>
  <w:style w:type="paragraph" w:customStyle="1" w:styleId="DBCC4A64EDD5419E9DC2BAC2DAB4AAC3">
    <w:name w:val="DBCC4A64EDD5419E9DC2BAC2DAB4AAC3"/>
  </w:style>
  <w:style w:type="paragraph" w:customStyle="1" w:styleId="2A768E05401B4523AA1C498C5A64A3C3">
    <w:name w:val="2A768E05401B4523AA1C498C5A64A3C3"/>
  </w:style>
  <w:style w:type="paragraph" w:customStyle="1" w:styleId="8A06BA48873F4036B9A09858FE0E8D06">
    <w:name w:val="8A06BA48873F4036B9A09858FE0E8D06"/>
  </w:style>
  <w:style w:type="paragraph" w:customStyle="1" w:styleId="ABBA442645394C899970B886506068CD">
    <w:name w:val="ABBA442645394C899970B886506068CD"/>
  </w:style>
  <w:style w:type="paragraph" w:customStyle="1" w:styleId="E23EA4E2735842069FED71119126A3EA">
    <w:name w:val="E23EA4E2735842069FED71119126A3EA"/>
  </w:style>
  <w:style w:type="paragraph" w:customStyle="1" w:styleId="0558983984C34FEA8624305462E461B6">
    <w:name w:val="0558983984C34FEA8624305462E461B6"/>
  </w:style>
  <w:style w:type="paragraph" w:customStyle="1" w:styleId="8B68528252E04C52852B1EF7A808EE5C">
    <w:name w:val="8B68528252E04C52852B1EF7A808EE5C"/>
  </w:style>
  <w:style w:type="paragraph" w:customStyle="1" w:styleId="7CC871A8F62240528CC4BF9354C9EE61">
    <w:name w:val="7CC871A8F62240528CC4BF9354C9EE61"/>
  </w:style>
  <w:style w:type="paragraph" w:customStyle="1" w:styleId="0BA95BD14C9F45569F77962188D6623F">
    <w:name w:val="0BA95BD14C9F45569F77962188D6623F"/>
  </w:style>
  <w:style w:type="paragraph" w:customStyle="1" w:styleId="D3EBE0FA6BC349D7AFADCFCB43F14CBA">
    <w:name w:val="D3EBE0FA6BC349D7AFADCFCB43F14CBA"/>
  </w:style>
  <w:style w:type="paragraph" w:customStyle="1" w:styleId="83B4954237D249CDBD3335B314EE84FD">
    <w:name w:val="83B4954237D249CDBD3335B314EE84FD"/>
  </w:style>
  <w:style w:type="paragraph" w:customStyle="1" w:styleId="5FAB728591004E6DA6FFD26D6DE967CD">
    <w:name w:val="5FAB728591004E6DA6FFD26D6DE967CD"/>
  </w:style>
  <w:style w:type="paragraph" w:customStyle="1" w:styleId="8AE4FB7D5F6F46B89E0DEA41CDDECB80">
    <w:name w:val="8AE4FB7D5F6F46B89E0DEA41CDDECB80"/>
  </w:style>
  <w:style w:type="paragraph" w:customStyle="1" w:styleId="126C4CEEA7314B3988A949F60744F629">
    <w:name w:val="126C4CEEA7314B3988A949F60744F629"/>
  </w:style>
  <w:style w:type="paragraph" w:customStyle="1" w:styleId="08E068FF00C44965A786903C8E00401A">
    <w:name w:val="08E068FF00C44965A786903C8E00401A"/>
  </w:style>
  <w:style w:type="paragraph" w:customStyle="1" w:styleId="690173D02A7B4E358725ADD6C6F77279">
    <w:name w:val="690173D02A7B4E358725ADD6C6F77279"/>
  </w:style>
  <w:style w:type="paragraph" w:customStyle="1" w:styleId="0235FBAFF96646FDAD71D52416505D3A">
    <w:name w:val="0235FBAFF96646FDAD71D52416505D3A"/>
  </w:style>
  <w:style w:type="paragraph" w:customStyle="1" w:styleId="147FD9A946114B11A02A9156DF3A4D60">
    <w:name w:val="147FD9A946114B11A02A9156DF3A4D60"/>
  </w:style>
  <w:style w:type="paragraph" w:customStyle="1" w:styleId="5BD1EE53C2014D1C9FC8BD1F4CDFBA04">
    <w:name w:val="5BD1EE53C2014D1C9FC8BD1F4CDFBA04"/>
  </w:style>
  <w:style w:type="paragraph" w:customStyle="1" w:styleId="577B798120D54E3F8B16FE5A1402820A">
    <w:name w:val="577B798120D54E3F8B16FE5A1402820A"/>
  </w:style>
  <w:style w:type="paragraph" w:customStyle="1" w:styleId="F2815FF3D4774652BAF65E531951E7A1">
    <w:name w:val="F2815FF3D4774652BAF65E531951E7A1"/>
  </w:style>
  <w:style w:type="paragraph" w:customStyle="1" w:styleId="4542BF317B9F4D9CAF54D418F05D425C">
    <w:name w:val="4542BF317B9F4D9CAF54D418F05D425C"/>
  </w:style>
  <w:style w:type="paragraph" w:customStyle="1" w:styleId="2A25D6310E48431B9B2DB6CEE6A2B31C">
    <w:name w:val="2A25D6310E48431B9B2DB6CEE6A2B31C"/>
  </w:style>
  <w:style w:type="paragraph" w:customStyle="1" w:styleId="60E909706BA244C0AACCA2A97E622ABE">
    <w:name w:val="60E909706BA244C0AACCA2A97E622ABE"/>
  </w:style>
  <w:style w:type="paragraph" w:customStyle="1" w:styleId="98D7BE0E960247C582169868C6E2B27E">
    <w:name w:val="98D7BE0E960247C582169868C6E2B27E"/>
  </w:style>
  <w:style w:type="paragraph" w:customStyle="1" w:styleId="5A1AA44FC0F74EB98D0CBB4425AA4C9D">
    <w:name w:val="5A1AA44FC0F74EB98D0CBB4425AA4C9D"/>
  </w:style>
  <w:style w:type="paragraph" w:customStyle="1" w:styleId="C07B922377834FDC8D5F2D0578002327">
    <w:name w:val="C07B922377834FDC8D5F2D0578002327"/>
  </w:style>
  <w:style w:type="paragraph" w:customStyle="1" w:styleId="5522D59DC34C4930A664EA7EF12A29CD">
    <w:name w:val="5522D59DC34C4930A664EA7EF12A29CD"/>
  </w:style>
  <w:style w:type="paragraph" w:customStyle="1" w:styleId="EC92662FAF7F477F885C9B4B19F3CEB0">
    <w:name w:val="EC92662FAF7F477F885C9B4B19F3CEB0"/>
  </w:style>
  <w:style w:type="paragraph" w:customStyle="1" w:styleId="C4030A5962FF4906B285FF3280758C39">
    <w:name w:val="C4030A5962FF4906B285FF3280758C39"/>
  </w:style>
  <w:style w:type="paragraph" w:customStyle="1" w:styleId="183E255BF85B43248EF3A7E3035DA9B5">
    <w:name w:val="183E255BF85B43248EF3A7E3035DA9B5"/>
  </w:style>
  <w:style w:type="paragraph" w:customStyle="1" w:styleId="D4FD44640B2F4890BFC7E07CF6598634">
    <w:name w:val="D4FD44640B2F4890BFC7E07CF6598634"/>
  </w:style>
  <w:style w:type="paragraph" w:customStyle="1" w:styleId="E218A5E2DB35477793161EDDC266636A">
    <w:name w:val="E218A5E2DB35477793161EDDC266636A"/>
  </w:style>
  <w:style w:type="paragraph" w:customStyle="1" w:styleId="E02664CF2F3D428C884EC22D992F055F">
    <w:name w:val="E02664CF2F3D428C884EC22D992F055F"/>
  </w:style>
  <w:style w:type="paragraph" w:customStyle="1" w:styleId="18A90A72F76B428ABB3277CC3FDC3BF8">
    <w:name w:val="18A90A72F76B428ABB3277CC3FDC3BF8"/>
  </w:style>
  <w:style w:type="paragraph" w:customStyle="1" w:styleId="E8529F2329CD438B8A80290CBEA63185">
    <w:name w:val="E8529F2329CD438B8A80290CBEA63185"/>
  </w:style>
  <w:style w:type="paragraph" w:customStyle="1" w:styleId="49913889FFA1494EB604D132648E4213">
    <w:name w:val="49913889FFA1494EB604D132648E4213"/>
  </w:style>
  <w:style w:type="paragraph" w:customStyle="1" w:styleId="45FA0679618A451985A88932A72EF641">
    <w:name w:val="45FA0679618A451985A88932A72EF641"/>
  </w:style>
  <w:style w:type="paragraph" w:customStyle="1" w:styleId="83EC84DDF5384490B81862D21E18C92A">
    <w:name w:val="83EC84DDF5384490B81862D21E18C92A"/>
  </w:style>
  <w:style w:type="paragraph" w:customStyle="1" w:styleId="E6A8F50FC2D6436BB5A39A682D6A58FE">
    <w:name w:val="E6A8F50FC2D6436BB5A39A682D6A58FE"/>
  </w:style>
  <w:style w:type="paragraph" w:customStyle="1" w:styleId="1C3C8DF8946740E4A96367A688D895CE">
    <w:name w:val="1C3C8DF8946740E4A96367A688D895CE"/>
  </w:style>
  <w:style w:type="paragraph" w:customStyle="1" w:styleId="1341FCF6F41F404F8B9DF80504A6A258">
    <w:name w:val="1341FCF6F41F404F8B9DF80504A6A258"/>
  </w:style>
  <w:style w:type="paragraph" w:customStyle="1" w:styleId="6E92741E0DB442628804FCB0891CBD8E">
    <w:name w:val="6E92741E0DB442628804FCB0891CBD8E"/>
  </w:style>
  <w:style w:type="paragraph" w:customStyle="1" w:styleId="546A8D6B9393498E9AEB777F50C21188">
    <w:name w:val="546A8D6B9393498E9AEB777F50C21188"/>
  </w:style>
  <w:style w:type="paragraph" w:customStyle="1" w:styleId="E61CFE5E9DB34C7A847E5D805CD405C9">
    <w:name w:val="E61CFE5E9DB34C7A847E5D805CD405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AB2000BEBD2F4AB486029D4D4D678C" ma:contentTypeVersion="20" ma:contentTypeDescription="Ein neues Dokument erstellen." ma:contentTypeScope="" ma:versionID="8e47ed60eccfe0da3cb0d69726a3b4c4">
  <xsd:schema xmlns:xsd="http://www.w3.org/2001/XMLSchema" xmlns:xs="http://www.w3.org/2001/XMLSchema" xmlns:p="http://schemas.microsoft.com/office/2006/metadata/properties" xmlns:ns2="982725d5-d140-4ac2-9328-3b2c5095a20e" xmlns:ns3="c0fa0196-4c4f-48d9-8b59-269472398054" targetNamespace="http://schemas.microsoft.com/office/2006/metadata/properties" ma:root="true" ma:fieldsID="0eb00e8e83efa5ab094586d5d94453db" ns2:_="" ns3:_="">
    <xsd:import namespace="982725d5-d140-4ac2-9328-3b2c5095a20e"/>
    <xsd:import namespace="c0fa0196-4c4f-48d9-8b59-2694723980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Datum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725d5-d140-4ac2-9328-3b2c5095a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Datum" ma:index="17" nillable="true" ma:displayName="Datum" ma:format="DateOnly" ma:internalName="Datum">
      <xsd:simpleType>
        <xsd:restriction base="dms:DateTim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32a6b19d-68da-4000-ad0e-8ca94f8fa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fa0196-4c4f-48d9-8b59-26947239805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4d74c4d-436c-4102-b277-a2796a4bfd0b}" ma:internalName="TaxCatchAll" ma:showField="CatchAllData" ma:web="c0fa0196-4c4f-48d9-8b59-269472398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fa0196-4c4f-48d9-8b59-269472398054" xsi:nil="true"/>
    <lcf76f155ced4ddcb4097134ff3c332f xmlns="982725d5-d140-4ac2-9328-3b2c5095a20e">
      <Terms xmlns="http://schemas.microsoft.com/office/infopath/2007/PartnerControls"/>
    </lcf76f155ced4ddcb4097134ff3c332f>
    <Datum xmlns="982725d5-d140-4ac2-9328-3b2c5095a20e" xsi:nil="true"/>
  </documentManagement>
</p:properties>
</file>

<file path=customXml/itemProps1.xml><?xml version="1.0" encoding="utf-8"?>
<ds:datastoreItem xmlns:ds="http://schemas.openxmlformats.org/officeDocument/2006/customXml" ds:itemID="{1E437E4A-E51E-42FD-A2D8-82DA3AA2AF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8690ED-BF86-4AC7-AF3A-03BF629BD2AB}"/>
</file>

<file path=customXml/itemProps3.xml><?xml version="1.0" encoding="utf-8"?>
<ds:datastoreItem xmlns:ds="http://schemas.openxmlformats.org/officeDocument/2006/customXml" ds:itemID="{C149501C-E19A-49EF-9547-C087BF5AC320}"/>
</file>

<file path=customXml/itemProps4.xml><?xml version="1.0" encoding="utf-8"?>
<ds:datastoreItem xmlns:ds="http://schemas.openxmlformats.org/officeDocument/2006/customXml" ds:itemID="{D7419211-000A-489C-A1D8-CA3DB9F55103}"/>
</file>

<file path=docProps/app.xml><?xml version="1.0" encoding="utf-8"?>
<Properties xmlns="http://schemas.openxmlformats.org/officeDocument/2006/extended-properties" xmlns:vt="http://schemas.openxmlformats.org/officeDocument/2006/docPropsVTypes">
  <Template>F3 Betriebliche Auskunft Teil C (Personal)</Template>
  <TotalTime>0</TotalTime>
  <Pages>2</Pages>
  <Words>875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Blanko Vorlage</vt:lpstr>
    </vt:vector>
  </TitlesOfParts>
  <Company>Kempen Ingenieurgesellschaft</Company>
  <LinksUpToDate>false</LinksUpToDate>
  <CharactersWithSpaces>6379</CharactersWithSpaces>
  <SharedDoc>false</SharedDoc>
  <HLinks>
    <vt:vector size="186" baseType="variant">
      <vt:variant>
        <vt:i4>6094954</vt:i4>
      </vt:variant>
      <vt:variant>
        <vt:i4>-1</vt:i4>
      </vt:variant>
      <vt:variant>
        <vt:i4>1093</vt:i4>
      </vt:variant>
      <vt:variant>
        <vt:i4>1</vt:i4>
      </vt:variant>
      <vt:variant>
        <vt:lpwstr>..\Personal-Organisation\Das Team\Krause_Hans_Jürgen\Foto\Krause_Hans_Jürgen_090616_300dpi.jpg</vt:lpwstr>
      </vt:variant>
      <vt:variant>
        <vt:lpwstr/>
      </vt:variant>
      <vt:variant>
        <vt:i4>3014697</vt:i4>
      </vt:variant>
      <vt:variant>
        <vt:i4>-1</vt:i4>
      </vt:variant>
      <vt:variant>
        <vt:i4>1094</vt:i4>
      </vt:variant>
      <vt:variant>
        <vt:i4>1</vt:i4>
      </vt:variant>
      <vt:variant>
        <vt:lpwstr>..\Personal-Organisation\Das Team\Esselborn_Gerd\Foto\Esselborn_Gerd_300dpi.jpg</vt:lpwstr>
      </vt:variant>
      <vt:variant>
        <vt:lpwstr/>
      </vt:variant>
      <vt:variant>
        <vt:i4>11403411</vt:i4>
      </vt:variant>
      <vt:variant>
        <vt:i4>-1</vt:i4>
      </vt:variant>
      <vt:variant>
        <vt:i4>1096</vt:i4>
      </vt:variant>
      <vt:variant>
        <vt:i4>1</vt:i4>
      </vt:variant>
      <vt:variant>
        <vt:lpwstr>J:\VOF\§ 12 VOF\§ 12 (1) VOF_Anlagen\Haftpflicht_Zurich_090625.jpg</vt:lpwstr>
      </vt:variant>
      <vt:variant>
        <vt:lpwstr/>
      </vt:variant>
      <vt:variant>
        <vt:i4>6094954</vt:i4>
      </vt:variant>
      <vt:variant>
        <vt:i4>-1</vt:i4>
      </vt:variant>
      <vt:variant>
        <vt:i4>1109</vt:i4>
      </vt:variant>
      <vt:variant>
        <vt:i4>1</vt:i4>
      </vt:variant>
      <vt:variant>
        <vt:lpwstr>..\Personal-Organisation\Das Team\Krause_Hans_Jürgen\Foto\Krause_Hans_Jürgen_090616_300dpi.jpg</vt:lpwstr>
      </vt:variant>
      <vt:variant>
        <vt:lpwstr/>
      </vt:variant>
      <vt:variant>
        <vt:i4>7798896</vt:i4>
      </vt:variant>
      <vt:variant>
        <vt:i4>-1</vt:i4>
      </vt:variant>
      <vt:variant>
        <vt:i4>1110</vt:i4>
      </vt:variant>
      <vt:variant>
        <vt:i4>1</vt:i4>
      </vt:variant>
      <vt:variant>
        <vt:lpwstr>..\Personal-Organisation\Das Team\Kempen_Thomas\Foto\Kempen_Thomas_300dpi.jpg</vt:lpwstr>
      </vt:variant>
      <vt:variant>
        <vt:lpwstr/>
      </vt:variant>
      <vt:variant>
        <vt:i4>7012527</vt:i4>
      </vt:variant>
      <vt:variant>
        <vt:i4>-1</vt:i4>
      </vt:variant>
      <vt:variant>
        <vt:i4>1127</vt:i4>
      </vt:variant>
      <vt:variant>
        <vt:i4>1</vt:i4>
      </vt:variant>
      <vt:variant>
        <vt:lpwstr>§ 13 VOF\§ 13 (2) a VOF_Anlagen_gültig bis 09_09_Seite_3.jpg</vt:lpwstr>
      </vt:variant>
      <vt:variant>
        <vt:lpwstr/>
      </vt:variant>
      <vt:variant>
        <vt:i4>5767173</vt:i4>
      </vt:variant>
      <vt:variant>
        <vt:i4>-1</vt:i4>
      </vt:variant>
      <vt:variant>
        <vt:i4>1144</vt:i4>
      </vt:variant>
      <vt:variant>
        <vt:i4>1</vt:i4>
      </vt:variant>
      <vt:variant>
        <vt:lpwstr>..\Personal-Organisation\Das Team\Krause_Hans_Jürgen\Urkunden\Führungszeugnis_090504.jpg</vt:lpwstr>
      </vt:variant>
      <vt:variant>
        <vt:lpwstr/>
      </vt:variant>
      <vt:variant>
        <vt:i4>8126607</vt:i4>
      </vt:variant>
      <vt:variant>
        <vt:i4>-1</vt:i4>
      </vt:variant>
      <vt:variant>
        <vt:i4>1146</vt:i4>
      </vt:variant>
      <vt:variant>
        <vt:i4>1</vt:i4>
      </vt:variant>
      <vt:variant>
        <vt:lpwstr>..\Personal-Organisation\Das Team\Kempen_Thomas\Urkunden\Führungszeugnis_090217.jpg</vt:lpwstr>
      </vt:variant>
      <vt:variant>
        <vt:lpwstr/>
      </vt:variant>
      <vt:variant>
        <vt:i4>9502787</vt:i4>
      </vt:variant>
      <vt:variant>
        <vt:i4>-1</vt:i4>
      </vt:variant>
      <vt:variant>
        <vt:i4>1201</vt:i4>
      </vt:variant>
      <vt:variant>
        <vt:i4>1</vt:i4>
      </vt:variant>
      <vt:variant>
        <vt:lpwstr>V:\Marketing\Prospekt_Bilder\Projektfotos\Köln, Herzzentrum_2002-119\chart_JS11-12.jpg</vt:lpwstr>
      </vt:variant>
      <vt:variant>
        <vt:lpwstr/>
      </vt:variant>
      <vt:variant>
        <vt:i4>10092609</vt:i4>
      </vt:variant>
      <vt:variant>
        <vt:i4>-1</vt:i4>
      </vt:variant>
      <vt:variant>
        <vt:i4>1202</vt:i4>
      </vt:variant>
      <vt:variant>
        <vt:i4>1</vt:i4>
      </vt:variant>
      <vt:variant>
        <vt:lpwstr>V:\Marketing\Prospekt_Bilder\Projektfotos\Köln, Herzzentrum_2002-119\chart_JS11-39.jpg</vt:lpwstr>
      </vt:variant>
      <vt:variant>
        <vt:lpwstr/>
      </vt:variant>
      <vt:variant>
        <vt:i4>9568322</vt:i4>
      </vt:variant>
      <vt:variant>
        <vt:i4>-1</vt:i4>
      </vt:variant>
      <vt:variant>
        <vt:i4>1203</vt:i4>
      </vt:variant>
      <vt:variant>
        <vt:i4>1</vt:i4>
      </vt:variant>
      <vt:variant>
        <vt:lpwstr>V:\Marketing\Prospekt_Bilder\Projektfotos\Köln, Herzzentrum_2002-119\chart_JS11-01.jpg</vt:lpwstr>
      </vt:variant>
      <vt:variant>
        <vt:lpwstr/>
      </vt:variant>
      <vt:variant>
        <vt:i4>10158146</vt:i4>
      </vt:variant>
      <vt:variant>
        <vt:i4>-1</vt:i4>
      </vt:variant>
      <vt:variant>
        <vt:i4>1204</vt:i4>
      </vt:variant>
      <vt:variant>
        <vt:i4>1</vt:i4>
      </vt:variant>
      <vt:variant>
        <vt:lpwstr>V:\Marketing\Prospekt_Bilder\Projektfotos\Köln, Herzzentrum_2002-119\chart_JS11-08.jpg</vt:lpwstr>
      </vt:variant>
      <vt:variant>
        <vt:lpwstr/>
      </vt:variant>
      <vt:variant>
        <vt:i4>9568348</vt:i4>
      </vt:variant>
      <vt:variant>
        <vt:i4>-1</vt:i4>
      </vt:variant>
      <vt:variant>
        <vt:i4>1206</vt:i4>
      </vt:variant>
      <vt:variant>
        <vt:i4>1</vt:i4>
      </vt:variant>
      <vt:variant>
        <vt:lpwstr>..\Projektbescheinigungen\jpg\Köln, Herzzentrum_070411.jpg</vt:lpwstr>
      </vt:variant>
      <vt:variant>
        <vt:lpwstr/>
      </vt:variant>
      <vt:variant>
        <vt:i4>11206890</vt:i4>
      </vt:variant>
      <vt:variant>
        <vt:i4>-1</vt:i4>
      </vt:variant>
      <vt:variant>
        <vt:i4>1207</vt:i4>
      </vt:variant>
      <vt:variant>
        <vt:i4>1</vt:i4>
      </vt:variant>
      <vt:variant>
        <vt:lpwstr>§ 11 VOF\§ 11 VOF_Anlagen\Konkursgericht_090908.jpg</vt:lpwstr>
      </vt:variant>
      <vt:variant>
        <vt:lpwstr/>
      </vt:variant>
      <vt:variant>
        <vt:i4>9044108</vt:i4>
      </vt:variant>
      <vt:variant>
        <vt:i4>-1</vt:i4>
      </vt:variant>
      <vt:variant>
        <vt:i4>1208</vt:i4>
      </vt:variant>
      <vt:variant>
        <vt:i4>1</vt:i4>
      </vt:variant>
      <vt:variant>
        <vt:lpwstr>§ 11 VOF\§ 11 VOF_Anlagen\Finanzamt_090908_Seite_1.jpg</vt:lpwstr>
      </vt:variant>
      <vt:variant>
        <vt:lpwstr/>
      </vt:variant>
      <vt:variant>
        <vt:i4>8978572</vt:i4>
      </vt:variant>
      <vt:variant>
        <vt:i4>-1</vt:i4>
      </vt:variant>
      <vt:variant>
        <vt:i4>1209</vt:i4>
      </vt:variant>
      <vt:variant>
        <vt:i4>1</vt:i4>
      </vt:variant>
      <vt:variant>
        <vt:lpwstr>§ 11 VOF\§ 11 VOF_Anlagen\Finanzamt_090908_Seite_2.jpg</vt:lpwstr>
      </vt:variant>
      <vt:variant>
        <vt:lpwstr/>
      </vt:variant>
      <vt:variant>
        <vt:i4>12124415</vt:i4>
      </vt:variant>
      <vt:variant>
        <vt:i4>-1</vt:i4>
      </vt:variant>
      <vt:variant>
        <vt:i4>1210</vt:i4>
      </vt:variant>
      <vt:variant>
        <vt:i4>1</vt:i4>
      </vt:variant>
      <vt:variant>
        <vt:lpwstr>§ 11 VOF\§ 11 VOF_Anlagen\VBG_090908.jpg</vt:lpwstr>
      </vt:variant>
      <vt:variant>
        <vt:lpwstr/>
      </vt:variant>
      <vt:variant>
        <vt:i4>11796708</vt:i4>
      </vt:variant>
      <vt:variant>
        <vt:i4>-1</vt:i4>
      </vt:variant>
      <vt:variant>
        <vt:i4>1211</vt:i4>
      </vt:variant>
      <vt:variant>
        <vt:i4>1</vt:i4>
      </vt:variant>
      <vt:variant>
        <vt:lpwstr>§ 11 VOF\§ 11 VOF_Anlagen\AOK_090908.jpg</vt:lpwstr>
      </vt:variant>
      <vt:variant>
        <vt:lpwstr/>
      </vt:variant>
      <vt:variant>
        <vt:i4>10551544</vt:i4>
      </vt:variant>
      <vt:variant>
        <vt:i4>-1</vt:i4>
      </vt:variant>
      <vt:variant>
        <vt:i4>1212</vt:i4>
      </vt:variant>
      <vt:variant>
        <vt:i4>1</vt:i4>
      </vt:variant>
      <vt:variant>
        <vt:lpwstr>§ 11 VOF\§ 11 VOF_Anlagen\Barmer_090908.jpg</vt:lpwstr>
      </vt:variant>
      <vt:variant>
        <vt:lpwstr/>
      </vt:variant>
      <vt:variant>
        <vt:i4>11796729</vt:i4>
      </vt:variant>
      <vt:variant>
        <vt:i4>-1</vt:i4>
      </vt:variant>
      <vt:variant>
        <vt:i4>1213</vt:i4>
      </vt:variant>
      <vt:variant>
        <vt:i4>1</vt:i4>
      </vt:variant>
      <vt:variant>
        <vt:lpwstr>§ 11 VOF\§ 11 VOF_Anlagen\TK_090908.jpg</vt:lpwstr>
      </vt:variant>
      <vt:variant>
        <vt:lpwstr/>
      </vt:variant>
      <vt:variant>
        <vt:i4>15794318</vt:i4>
      </vt:variant>
      <vt:variant>
        <vt:i4>-1</vt:i4>
      </vt:variant>
      <vt:variant>
        <vt:i4>1214</vt:i4>
      </vt:variant>
      <vt:variant>
        <vt:i4>1</vt:i4>
      </vt:variant>
      <vt:variant>
        <vt:lpwstr>§ 12 VOF\§ 12 (1) VOF_Anlagen\SK_AC_090908-2.jpg</vt:lpwstr>
      </vt:variant>
      <vt:variant>
        <vt:lpwstr/>
      </vt:variant>
      <vt:variant>
        <vt:i4>12976316</vt:i4>
      </vt:variant>
      <vt:variant>
        <vt:i4>-1</vt:i4>
      </vt:variant>
      <vt:variant>
        <vt:i4>1215</vt:i4>
      </vt:variant>
      <vt:variant>
        <vt:i4>1</vt:i4>
      </vt:variant>
      <vt:variant>
        <vt:lpwstr>§ 12 VOF\§ 12 (1) VOF_Anlagen\Steuerberater_HSP_090908-1.jpg</vt:lpwstr>
      </vt:variant>
      <vt:variant>
        <vt:lpwstr/>
      </vt:variant>
      <vt:variant>
        <vt:i4>12910780</vt:i4>
      </vt:variant>
      <vt:variant>
        <vt:i4>-1</vt:i4>
      </vt:variant>
      <vt:variant>
        <vt:i4>1216</vt:i4>
      </vt:variant>
      <vt:variant>
        <vt:i4>1</vt:i4>
      </vt:variant>
      <vt:variant>
        <vt:lpwstr>§ 12 VOF\§ 12 (1) VOF_Anlagen\Steuerberater_HSP_090908-2.jpg</vt:lpwstr>
      </vt:variant>
      <vt:variant>
        <vt:lpwstr/>
      </vt:variant>
      <vt:variant>
        <vt:i4>11665519</vt:i4>
      </vt:variant>
      <vt:variant>
        <vt:i4>-1</vt:i4>
      </vt:variant>
      <vt:variant>
        <vt:i4>1218</vt:i4>
      </vt:variant>
      <vt:variant>
        <vt:i4>1</vt:i4>
      </vt:variant>
      <vt:variant>
        <vt:lpwstr>..\Personal-Organisation\Das Team\Krause_Hans_Jürgen\Urkunden\IKBau_NRW_HJK_090908.jpg</vt:lpwstr>
      </vt:variant>
      <vt:variant>
        <vt:lpwstr/>
      </vt:variant>
      <vt:variant>
        <vt:i4>393315</vt:i4>
      </vt:variant>
      <vt:variant>
        <vt:i4>-1</vt:i4>
      </vt:variant>
      <vt:variant>
        <vt:i4>1219</vt:i4>
      </vt:variant>
      <vt:variant>
        <vt:i4>1</vt:i4>
      </vt:variant>
      <vt:variant>
        <vt:lpwstr>§ 13 VOF\Material\Anlagen § 13 (2) a VOF\Baukammer_Berlin_090908.jpg</vt:lpwstr>
      </vt:variant>
      <vt:variant>
        <vt:lpwstr/>
      </vt:variant>
      <vt:variant>
        <vt:i4>6553603</vt:i4>
      </vt:variant>
      <vt:variant>
        <vt:i4>-1</vt:i4>
      </vt:variant>
      <vt:variant>
        <vt:i4>1220</vt:i4>
      </vt:variant>
      <vt:variant>
        <vt:i4>1</vt:i4>
      </vt:variant>
      <vt:variant>
        <vt:lpwstr>..\Personal-Organisation\Das Team\Kempen_Thomas\Urkunden\IKBau_NRW_TK_090908.jpg</vt:lpwstr>
      </vt:variant>
      <vt:variant>
        <vt:lpwstr/>
      </vt:variant>
      <vt:variant>
        <vt:i4>2424944</vt:i4>
      </vt:variant>
      <vt:variant>
        <vt:i4>-1</vt:i4>
      </vt:variant>
      <vt:variant>
        <vt:i4>2072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2084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2088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2092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2131</vt:i4>
      </vt:variant>
      <vt:variant>
        <vt:i4>1</vt:i4>
      </vt:variant>
      <vt:variant>
        <vt:lpwstr>Logo_KKI_rechts_Pantone_RGB.jpg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Blanko Vorlage</dc:title>
  <dc:creator>Jolana Hilp</dc:creator>
  <cp:lastModifiedBy>Jolana Hilp</cp:lastModifiedBy>
  <cp:revision>1</cp:revision>
  <cp:lastPrinted>2020-04-27T07:13:00Z</cp:lastPrinted>
  <dcterms:created xsi:type="dcterms:W3CDTF">2025-06-12T06:39:00Z</dcterms:created>
  <dcterms:modified xsi:type="dcterms:W3CDTF">2025-06-12T06:39:00Z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0x01010009AB2000BEBD2F4AB486029D4D4D678C</vt:lpwstr>
  </property>
  <property fmtid="{D5CDD505-2E9C-101B-9397-08002B2CF9AE}" pid="3" name="MediaServiceImageTags">
    <vt:lpwstr/>
  </property>
</Properties>
</file>